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page" w:tblpX="993" w:tblpY="32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0"/>
      </w:tblGrid>
      <w:tr w:rsidR="00B0688D" w14:paraId="70C5E8B3" w14:textId="77777777" w:rsidTr="00B0688D">
        <w:trPr>
          <w:trHeight w:val="1771"/>
        </w:trPr>
        <w:tc>
          <w:tcPr>
            <w:tcW w:w="7240" w:type="dxa"/>
            <w:tcBorders>
              <w:top w:val="nil"/>
              <w:left w:val="nil"/>
              <w:bottom w:val="nil"/>
              <w:right w:val="nil"/>
            </w:tcBorders>
          </w:tcPr>
          <w:p w14:paraId="269D0497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B397192" wp14:editId="25C6B7D8">
                      <wp:extent cx="3696236" cy="1339403"/>
                      <wp:effectExtent l="0" t="0" r="0" b="0"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6236" cy="133940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6C1AAC9" w14:textId="77777777" w:rsidR="00A8480D" w:rsidRPr="00362232" w:rsidRDefault="00A8480D" w:rsidP="00B07A56">
                                  <w:pPr>
                                    <w:pStyle w:val="Title"/>
                                    <w:jc w:val="center"/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lang w:bidi="fa-IR"/>
                                    </w:rPr>
                                  </w:pPr>
                                  <w:r w:rsidRPr="00362232"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دفترچه محاسبات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3B39719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width:291.05pt;height:105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mJGQIAAC0EAAAOAAAAZHJzL2Uyb0RvYy54bWysU02P2jAQvVfqf7B8LwmEpS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" filled="f" stroked="f" strokeweight=".5pt">
                      <v:textbox>
                        <w:txbxContent>
                          <w:p w14:paraId="16C1AAC9" w14:textId="77777777" w:rsidR="00A8480D" w:rsidRPr="00362232" w:rsidRDefault="00A8480D" w:rsidP="00B07A56">
                            <w:pPr>
                              <w:pStyle w:val="Title"/>
                              <w:jc w:val="center"/>
                              <w:rPr>
                                <w:rFonts w:ascii="A Nahar-Bold" w:hAnsi="A Nahar-Bold" w:cs="B Titr"/>
                                <w:b/>
                                <w:bCs/>
                                <w:lang w:bidi="fa-IR"/>
                              </w:rPr>
                            </w:pPr>
                            <w:r w:rsidRPr="00362232">
                              <w:rPr>
                                <w:rFonts w:ascii="A Nahar-Bold" w:hAnsi="A Nahar-Bold" w:cs="B Titr"/>
                                <w:b/>
                                <w:bCs/>
                                <w:rtl/>
                                <w:lang w:bidi="fa-IR"/>
                              </w:rPr>
                              <w:t>دفترچه محاسبات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28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2"/>
      </w:tblGrid>
      <w:tr w:rsidR="00B0688D" w14:paraId="1D434988" w14:textId="77777777" w:rsidTr="00B0688D">
        <w:trPr>
          <w:trHeight w:val="2043"/>
        </w:trPr>
        <w:tc>
          <w:tcPr>
            <w:tcW w:w="4572" w:type="dxa"/>
          </w:tcPr>
          <w:p w14:paraId="737CFEAE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5387B016" wp14:editId="0600F344">
                      <wp:extent cx="2842054" cy="627185"/>
                      <wp:effectExtent l="0" t="0" r="0" b="1905"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42054" cy="6271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4285547" w14:textId="77777777" w:rsidR="00A8480D" w:rsidRDefault="00A8480D" w:rsidP="00B07A56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B07A56"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 xml:space="preserve">پروژه </w:t>
                                  </w:r>
                                  <w:r w:rsidRPr="00B07A56"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>سازه های بتن آرمه</w:t>
                                  </w:r>
                                </w:p>
                                <w:p w14:paraId="1A5C3460" w14:textId="1BE1697C" w:rsidR="00A8480D" w:rsidRPr="00B07A56" w:rsidRDefault="009B428C" w:rsidP="00362232">
                                  <w:pPr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lang w:bidi="fa-IR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387B016" id="Text Box 6" o:spid="_x0000_s1027" type="#_x0000_t202" style="width:223.8pt;height:49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" filled="f" stroked="f" strokeweight=".5pt">
                      <v:textbox>
                        <w:txbxContent>
                          <w:p w14:paraId="04285547" w14:textId="77777777" w:rsidR="00A8480D" w:rsidRDefault="00A8480D" w:rsidP="00B07A56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B07A56"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 xml:space="preserve">پروژه </w:t>
                            </w:r>
                            <w:r w:rsidRPr="00B07A56"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سازه های بتن آرمه</w:t>
                            </w:r>
                          </w:p>
                          <w:p w14:paraId="1A5C3460" w14:textId="1BE1697C" w:rsidR="00A8480D" w:rsidRPr="00B07A56" w:rsidRDefault="009B428C" w:rsidP="00362232">
                            <w:pPr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lang w:bidi="fa-IR"/>
                              </w:rPr>
                            </w:pPr>
                            <w:r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12413"/>
        <w:tblW w:w="1035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49"/>
        <w:gridCol w:w="4901"/>
      </w:tblGrid>
      <w:tr w:rsidR="00B0688D" w14:paraId="63CAC993" w14:textId="77777777" w:rsidTr="007057F4">
        <w:trPr>
          <w:trHeight w:val="1080"/>
        </w:trPr>
        <w:tc>
          <w:tcPr>
            <w:tcW w:w="5449" w:type="dxa"/>
            <w:vAlign w:val="center"/>
          </w:tcPr>
          <w:p w14:paraId="3968A4AC" w14:textId="77777777" w:rsidR="00B0688D" w:rsidRPr="00B07A56" w:rsidRDefault="00B0688D" w:rsidP="00864A55">
            <w:pPr>
              <w:spacing w:line="360" w:lineRule="auto"/>
            </w:pPr>
          </w:p>
        </w:tc>
        <w:tc>
          <w:tcPr>
            <w:tcW w:w="4901" w:type="dxa"/>
            <w:vAlign w:val="center"/>
          </w:tcPr>
          <w:p w14:paraId="7E823226" w14:textId="77777777" w:rsidR="00B0688D" w:rsidRDefault="00B0688D" w:rsidP="00864A55">
            <w:pPr>
              <w:spacing w:line="360" w:lineRule="auto"/>
              <w:jc w:val="right"/>
            </w:pPr>
          </w:p>
        </w:tc>
      </w:tr>
    </w:tbl>
    <w:p w14:paraId="75A3EA49" w14:textId="77777777" w:rsidR="008A3C95" w:rsidRDefault="008A3C95" w:rsidP="00864A55">
      <w:pPr>
        <w:spacing w:line="360" w:lineRule="auto"/>
      </w:pPr>
    </w:p>
    <w:p w14:paraId="2C5FE337" w14:textId="70232EA6" w:rsidR="008A3C95" w:rsidRDefault="00B07A56" w:rsidP="00864A55">
      <w:pPr>
        <w:spacing w:line="360" w:lineRule="auto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79E4E54" wp14:editId="10C194B6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2330450" cy="2731324"/>
            <wp:effectExtent l="0" t="0" r="0" b="0"/>
            <wp:wrapNone/>
            <wp:docPr id="4" name="Graphic 4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227" cy="2734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05527453" wp14:editId="47453831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7044444" cy="2743200"/>
            <wp:effectExtent l="0" t="0" r="4445" b="0"/>
            <wp:wrapNone/>
            <wp:docPr id="3" name="Picture 3" descr="business center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01-02.png"/>
                    <pic:cNvPicPr/>
                  </pic:nvPicPr>
                  <pic:blipFill>
                    <a:blip r:embed="rId10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477" cy="2744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61312" behindDoc="1" locked="0" layoutInCell="1" allowOverlap="1" wp14:anchorId="458997CD" wp14:editId="4A9171CF">
            <wp:simplePos x="0" y="0"/>
            <wp:positionH relativeFrom="column">
              <wp:posOffset>3376635</wp:posOffset>
            </wp:positionH>
            <wp:positionV relativeFrom="paragraph">
              <wp:posOffset>1452880</wp:posOffset>
            </wp:positionV>
            <wp:extent cx="2274015" cy="3122528"/>
            <wp:effectExtent l="0" t="0" r="0" b="1905"/>
            <wp:wrapNone/>
            <wp:docPr id="2" name="Graphic 2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015" cy="3122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58240" behindDoc="1" locked="0" layoutInCell="1" allowOverlap="1" wp14:anchorId="48C7DFF9" wp14:editId="36E84221">
            <wp:simplePos x="0" y="0"/>
            <wp:positionH relativeFrom="column">
              <wp:posOffset>-718641</wp:posOffset>
            </wp:positionH>
            <wp:positionV relativeFrom="paragraph">
              <wp:posOffset>1620457</wp:posOffset>
            </wp:positionV>
            <wp:extent cx="5859887" cy="2490114"/>
            <wp:effectExtent l="0" t="0" r="7620" b="5715"/>
            <wp:wrapNone/>
            <wp:docPr id="1" name="Graphic 1" descr="colored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478" cy="250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C95">
        <w:br w:type="page"/>
      </w:r>
    </w:p>
    <w:p w14:paraId="581EA1BE" w14:textId="77777777" w:rsidR="00B07A56" w:rsidRDefault="00B07A56" w:rsidP="00C1513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lang w:bidi="fa-IR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lastRenderedPageBreak/>
        <w:t>معرفی پروژه</w:t>
      </w:r>
    </w:p>
    <w:tbl>
      <w:tblPr>
        <w:tblStyle w:val="GridTable4-Accent5"/>
        <w:bidiVisual/>
        <w:tblW w:w="4997" w:type="pct"/>
        <w:tblInd w:w="10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065D4D70" w14:textId="77777777" w:rsidTr="00D750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2A2FC9CC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مشخصات سازه</w:t>
            </w:r>
          </w:p>
        </w:tc>
      </w:tr>
      <w:tr w:rsidR="00D750F5" w:rsidRPr="00D750F5" w14:paraId="573AC83C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4706940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شهر</w:t>
            </w:r>
          </w:p>
        </w:tc>
        <w:tc>
          <w:tcPr>
            <w:tcW w:w="2500" w:type="pct"/>
            <w:vAlign w:val="center"/>
          </w:tcPr>
          <w:p w14:paraId="2782927F" w14:textId="4660CA9A" w:rsidR="00D750F5" w:rsidRPr="00D750F5" w:rsidRDefault="002F6BF4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زاهدان</w:t>
            </w:r>
          </w:p>
        </w:tc>
      </w:tr>
      <w:tr w:rsidR="00D750F5" w:rsidRPr="00D750F5" w14:paraId="248BB6C4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520852F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کاربری</w:t>
            </w:r>
          </w:p>
        </w:tc>
        <w:tc>
          <w:tcPr>
            <w:tcW w:w="2500" w:type="pct"/>
            <w:vAlign w:val="center"/>
          </w:tcPr>
          <w:p w14:paraId="4BA21851" w14:textId="64357EB9" w:rsidR="00D750F5" w:rsidRPr="00D750F5" w:rsidRDefault="009B428C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مسکونی</w:t>
            </w:r>
          </w:p>
        </w:tc>
      </w:tr>
      <w:tr w:rsidR="00D750F5" w:rsidRPr="00D750F5" w14:paraId="0B8729FD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EEF40CA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تعداد طبقات</w:t>
            </w:r>
          </w:p>
        </w:tc>
        <w:tc>
          <w:tcPr>
            <w:tcW w:w="2500" w:type="pct"/>
            <w:vAlign w:val="center"/>
          </w:tcPr>
          <w:p w14:paraId="5B955914" w14:textId="39EE1F09" w:rsidR="00D750F5" w:rsidRPr="00D750F5" w:rsidRDefault="002F6BF4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3</w:t>
            </w:r>
          </w:p>
        </w:tc>
      </w:tr>
      <w:tr w:rsidR="00D750F5" w:rsidRPr="00D750F5" w14:paraId="3AB1FEFA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B627A98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ثقلی</w:t>
            </w:r>
          </w:p>
        </w:tc>
        <w:tc>
          <w:tcPr>
            <w:tcW w:w="2500" w:type="pct"/>
            <w:vAlign w:val="center"/>
          </w:tcPr>
          <w:p w14:paraId="6C05EF16" w14:textId="77777777" w:rsidR="00D750F5" w:rsidRPr="00D750F5" w:rsidRDefault="00B64409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تیرچه و بلوک</w:t>
            </w:r>
          </w:p>
        </w:tc>
      </w:tr>
      <w:tr w:rsidR="00D750F5" w:rsidRPr="00D750F5" w14:paraId="46AF7421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98F8A85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جانبی</w:t>
            </w:r>
          </w:p>
        </w:tc>
        <w:tc>
          <w:tcPr>
            <w:tcW w:w="2500" w:type="pct"/>
            <w:vAlign w:val="center"/>
          </w:tcPr>
          <w:p w14:paraId="16549A48" w14:textId="7871DE84" w:rsidR="0017754E" w:rsidRPr="00D750F5" w:rsidRDefault="00D750F5" w:rsidP="009B428C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قاب خمشی</w:t>
            </w:r>
          </w:p>
        </w:tc>
      </w:tr>
      <w:tr w:rsidR="00D750F5" w:rsidRPr="00D750F5" w14:paraId="2739C5EF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406E3C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شکل پذیری</w:t>
            </w:r>
          </w:p>
        </w:tc>
        <w:tc>
          <w:tcPr>
            <w:tcW w:w="2500" w:type="pct"/>
            <w:vAlign w:val="center"/>
          </w:tcPr>
          <w:p w14:paraId="275C9E83" w14:textId="77777777" w:rsidR="00D750F5" w:rsidRPr="00D750F5" w:rsidRDefault="00B67E13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متوسط</w:t>
            </w:r>
          </w:p>
        </w:tc>
      </w:tr>
      <w:tr w:rsidR="00D750F5" w:rsidRPr="00D750F5" w14:paraId="0DAF987D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E6B1A18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نوع فونداسیون</w:t>
            </w:r>
          </w:p>
        </w:tc>
        <w:tc>
          <w:tcPr>
            <w:tcW w:w="2500" w:type="pct"/>
            <w:vAlign w:val="center"/>
          </w:tcPr>
          <w:p w14:paraId="1DD4F45F" w14:textId="3CF9D3D2" w:rsidR="00D750F5" w:rsidRPr="00D750F5" w:rsidRDefault="009B428C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نواری</w:t>
            </w:r>
          </w:p>
        </w:tc>
      </w:tr>
    </w:tbl>
    <w:p w14:paraId="24799AD3" w14:textId="77777777" w:rsidR="00B07A56" w:rsidRDefault="00B07A56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683558F5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61A293B5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35096564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4483709D" w14:textId="573FE845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49BE75C2" w14:textId="77777777" w:rsidR="009B428C" w:rsidRPr="00B07A56" w:rsidRDefault="009B428C" w:rsidP="009B428C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01841539" w14:textId="77777777" w:rsidR="00B07A56" w:rsidRDefault="00D750F5" w:rsidP="00C1513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آئین نامه های مورد استفاده</w:t>
      </w:r>
    </w:p>
    <w:tbl>
      <w:tblPr>
        <w:tblStyle w:val="GridTable4-Accent5"/>
        <w:bidiVisual/>
        <w:tblW w:w="4997" w:type="pct"/>
        <w:tblInd w:w="1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7A0F2A68" w14:textId="77777777" w:rsidTr="008675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432EEB8C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آئین نامه ها</w:t>
            </w:r>
          </w:p>
        </w:tc>
      </w:tr>
      <w:tr w:rsidR="00D750F5" w:rsidRPr="00D750F5" w14:paraId="68876618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2DAC73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0E18CD44" w14:textId="77777777" w:rsidR="00D750F5" w:rsidRPr="006C5302" w:rsidRDefault="006C5302" w:rsidP="00B64409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bidi="fa-IR"/>
              </w:rPr>
            </w:pPr>
            <w:r w:rsidRPr="006C5302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ACI </w:t>
            </w:r>
            <w:r w:rsidR="00B67E13">
              <w:rPr>
                <w:rFonts w:asciiTheme="majorBidi" w:hAnsiTheme="majorBidi" w:cstheme="majorBidi"/>
                <w:bCs/>
                <w:noProof/>
                <w:lang w:bidi="fa-IR"/>
              </w:rPr>
              <w:t>318-</w:t>
            </w:r>
            <w:r w:rsidR="00B64409">
              <w:rPr>
                <w:rFonts w:asciiTheme="majorBidi" w:hAnsiTheme="majorBidi" w:cstheme="majorBidi"/>
                <w:bCs/>
                <w:noProof/>
                <w:lang w:bidi="fa-IR"/>
              </w:rPr>
              <w:t>14</w:t>
            </w:r>
          </w:p>
        </w:tc>
      </w:tr>
      <w:tr w:rsidR="00D750F5" w:rsidRPr="00D750F5" w14:paraId="1F0145A1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D648FFF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05F4E4FC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هفتم</w:t>
            </w:r>
          </w:p>
        </w:tc>
      </w:tr>
      <w:tr w:rsidR="00D750F5" w:rsidRPr="00D750F5" w14:paraId="244BD41F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ED9002B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و طر</w:t>
            </w:r>
            <w:r w:rsid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احی لرزه ای</w:t>
            </w:r>
          </w:p>
        </w:tc>
        <w:tc>
          <w:tcPr>
            <w:tcW w:w="2500" w:type="pct"/>
            <w:vAlign w:val="center"/>
          </w:tcPr>
          <w:p w14:paraId="35E81A75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استاندارد 2800 ویرایش چهارم</w:t>
            </w:r>
          </w:p>
        </w:tc>
      </w:tr>
      <w:tr w:rsidR="008675D8" w:rsidRPr="00D750F5" w14:paraId="643030B5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C156608" w14:textId="77777777" w:rsidR="008675D8" w:rsidRPr="00D750F5" w:rsidRDefault="008675D8" w:rsidP="00DF19B3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 xml:space="preserve">سقف </w:t>
            </w:r>
            <w:r w:rsidR="00DF19B3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تیرچه و بلوک</w:t>
            </w:r>
          </w:p>
        </w:tc>
        <w:tc>
          <w:tcPr>
            <w:tcW w:w="2500" w:type="pct"/>
            <w:vAlign w:val="center"/>
          </w:tcPr>
          <w:p w14:paraId="2BF8004C" w14:textId="77777777" w:rsidR="008675D8" w:rsidRPr="00D750F5" w:rsidRDefault="00DF19B3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نشریه 543</w:t>
            </w:r>
          </w:p>
        </w:tc>
      </w:tr>
      <w:tr w:rsidR="008675D8" w:rsidRPr="00D750F5" w14:paraId="543C0460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7C98C70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ضوابط اجرایی سازه</w:t>
            </w:r>
          </w:p>
        </w:tc>
        <w:tc>
          <w:tcPr>
            <w:tcW w:w="2500" w:type="pct"/>
            <w:vAlign w:val="center"/>
          </w:tcPr>
          <w:p w14:paraId="7A1D61C0" w14:textId="38655538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9 ویرایش </w:t>
            </w:r>
            <w:r w:rsidR="009B428C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1399</w:t>
            </w:r>
          </w:p>
        </w:tc>
      </w:tr>
      <w:tr w:rsidR="008675D8" w:rsidRPr="00D750F5" w14:paraId="57FAB200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D80BA02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آسانسور</w:t>
            </w:r>
          </w:p>
        </w:tc>
        <w:tc>
          <w:tcPr>
            <w:tcW w:w="2500" w:type="pct"/>
            <w:vAlign w:val="center"/>
          </w:tcPr>
          <w:p w14:paraId="6E6C9E1D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15 ویرایش 1392</w:t>
            </w:r>
          </w:p>
        </w:tc>
      </w:tr>
      <w:tr w:rsidR="008675D8" w:rsidRPr="00D750F5" w14:paraId="4276C4B6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78B8064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ثقلی</w:t>
            </w:r>
          </w:p>
        </w:tc>
        <w:tc>
          <w:tcPr>
            <w:tcW w:w="2500" w:type="pct"/>
            <w:vAlign w:val="center"/>
          </w:tcPr>
          <w:p w14:paraId="4DC966BA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6 ویرایش 1392</w:t>
            </w:r>
          </w:p>
        </w:tc>
      </w:tr>
    </w:tbl>
    <w:p w14:paraId="61655D78" w14:textId="77777777" w:rsidR="003B6F97" w:rsidRDefault="003B6F97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8BFBF4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F18E15A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88A1123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23C04495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2213CBF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6C839EC9" w14:textId="77777777" w:rsidR="000E5666" w:rsidRPr="000E5666" w:rsidRDefault="000E5666" w:rsidP="00C1513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نرم افزارهای مورد استفاده</w:t>
      </w:r>
    </w:p>
    <w:p w14:paraId="106F74BE" w14:textId="77777777" w:rsidR="000E5666" w:rsidRPr="003B6F97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tbl>
      <w:tblPr>
        <w:tblStyle w:val="GridTable4-Accent5"/>
        <w:bidiVisual/>
        <w:tblW w:w="4997" w:type="pct"/>
        <w:tblInd w:w="3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9F014D" w:rsidRPr="00D750F5" w14:paraId="50C61B8D" w14:textId="77777777" w:rsidTr="00E141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1EDE49E8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نرم افزارها</w:t>
            </w:r>
          </w:p>
        </w:tc>
      </w:tr>
      <w:tr w:rsidR="009F014D" w:rsidRPr="00D750F5" w14:paraId="4EED7EBA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B1BDAFF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56AD3C41" w14:textId="77777777" w:rsidR="009F014D" w:rsidRPr="006C5302" w:rsidRDefault="00B64409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ETABS 2016</w:t>
            </w:r>
          </w:p>
        </w:tc>
      </w:tr>
      <w:tr w:rsidR="009F014D" w:rsidRPr="00D750F5" w14:paraId="6FA0D6AC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8237BBE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544ED727" w14:textId="77777777" w:rsidR="009F014D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>SAFE 2016</w:t>
            </w:r>
          </w:p>
        </w:tc>
      </w:tr>
      <w:tr w:rsidR="007E1224" w:rsidRPr="00D750F5" w14:paraId="5E9816AA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85866B8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کنترل های سازه</w:t>
            </w:r>
          </w:p>
        </w:tc>
        <w:tc>
          <w:tcPr>
            <w:tcW w:w="2500" w:type="pct"/>
            <w:vAlign w:val="center"/>
          </w:tcPr>
          <w:p w14:paraId="4269596A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Excel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  <w:tr w:rsidR="007E1224" w:rsidRPr="00D750F5" w14:paraId="5F3858BC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BAA6BD3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دفترچه محاسبات</w:t>
            </w:r>
          </w:p>
        </w:tc>
        <w:tc>
          <w:tcPr>
            <w:tcW w:w="2500" w:type="pct"/>
            <w:vAlign w:val="center"/>
          </w:tcPr>
          <w:p w14:paraId="23F73EFE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Word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</w:tbl>
    <w:p w14:paraId="0FB1028F" w14:textId="3DDFC9E8" w:rsidR="001F0AF0" w:rsidRDefault="001F0AF0" w:rsidP="00864A55">
      <w:pPr>
        <w:spacing w:line="360" w:lineRule="auto"/>
        <w:rPr>
          <w:rtl/>
        </w:rPr>
      </w:pPr>
    </w:p>
    <w:p w14:paraId="4D518DC4" w14:textId="4CB872CA" w:rsidR="009319E0" w:rsidRDefault="009319E0" w:rsidP="00864A55">
      <w:pPr>
        <w:spacing w:line="360" w:lineRule="auto"/>
        <w:rPr>
          <w:rtl/>
        </w:rPr>
      </w:pPr>
    </w:p>
    <w:p w14:paraId="5B18A060" w14:textId="5ACD596A" w:rsidR="009319E0" w:rsidRDefault="009319E0" w:rsidP="00864A55">
      <w:pPr>
        <w:spacing w:line="360" w:lineRule="auto"/>
        <w:rPr>
          <w:rtl/>
        </w:rPr>
      </w:pPr>
    </w:p>
    <w:p w14:paraId="12EC2FD9" w14:textId="09F4405F" w:rsidR="009319E0" w:rsidRDefault="009319E0" w:rsidP="00864A55">
      <w:pPr>
        <w:spacing w:line="360" w:lineRule="auto"/>
        <w:rPr>
          <w:rtl/>
        </w:rPr>
      </w:pPr>
    </w:p>
    <w:p w14:paraId="7A563A40" w14:textId="59059CDD" w:rsidR="009319E0" w:rsidRDefault="009319E0" w:rsidP="00864A55">
      <w:pPr>
        <w:spacing w:line="360" w:lineRule="auto"/>
        <w:rPr>
          <w:rtl/>
        </w:rPr>
      </w:pPr>
    </w:p>
    <w:p w14:paraId="475FAE9D" w14:textId="3CBA9F31" w:rsidR="009319E0" w:rsidRDefault="009319E0" w:rsidP="00864A55">
      <w:pPr>
        <w:spacing w:line="360" w:lineRule="auto"/>
        <w:rPr>
          <w:rtl/>
        </w:rPr>
      </w:pPr>
    </w:p>
    <w:p w14:paraId="5E79F2B1" w14:textId="07604C9E" w:rsidR="009319E0" w:rsidRDefault="009319E0" w:rsidP="00864A55">
      <w:pPr>
        <w:spacing w:line="360" w:lineRule="auto"/>
        <w:rPr>
          <w:rtl/>
        </w:rPr>
      </w:pPr>
    </w:p>
    <w:p w14:paraId="1467F47C" w14:textId="731AFD87" w:rsidR="009319E0" w:rsidRDefault="009319E0" w:rsidP="00864A55">
      <w:pPr>
        <w:spacing w:line="360" w:lineRule="auto"/>
        <w:rPr>
          <w:rtl/>
        </w:rPr>
      </w:pPr>
    </w:p>
    <w:p w14:paraId="6D7D24FE" w14:textId="75011556" w:rsidR="009319E0" w:rsidRDefault="009319E0" w:rsidP="00864A55">
      <w:pPr>
        <w:spacing w:line="360" w:lineRule="auto"/>
        <w:rPr>
          <w:rtl/>
        </w:rPr>
      </w:pPr>
    </w:p>
    <w:p w14:paraId="459C8831" w14:textId="212194B2" w:rsidR="009319E0" w:rsidRDefault="009319E0" w:rsidP="00864A55">
      <w:pPr>
        <w:spacing w:line="360" w:lineRule="auto"/>
        <w:rPr>
          <w:rtl/>
        </w:rPr>
      </w:pPr>
    </w:p>
    <w:p w14:paraId="205242CA" w14:textId="0ED8F5DC" w:rsidR="009319E0" w:rsidRDefault="009319E0" w:rsidP="00864A55">
      <w:pPr>
        <w:spacing w:line="360" w:lineRule="auto"/>
        <w:rPr>
          <w:rtl/>
        </w:rPr>
      </w:pPr>
    </w:p>
    <w:p w14:paraId="345CAE6C" w14:textId="629C333C" w:rsidR="009319E0" w:rsidRDefault="009319E0" w:rsidP="00864A55">
      <w:pPr>
        <w:spacing w:line="360" w:lineRule="auto"/>
        <w:rPr>
          <w:rtl/>
        </w:rPr>
      </w:pPr>
    </w:p>
    <w:p w14:paraId="1D666203" w14:textId="7BCABF10" w:rsidR="009319E0" w:rsidRDefault="009319E0" w:rsidP="00864A55">
      <w:pPr>
        <w:spacing w:line="360" w:lineRule="auto"/>
        <w:rPr>
          <w:rtl/>
        </w:rPr>
      </w:pPr>
    </w:p>
    <w:p w14:paraId="2C10CEF0" w14:textId="1BDF8610" w:rsidR="009319E0" w:rsidRDefault="009319E0" w:rsidP="00864A55">
      <w:pPr>
        <w:spacing w:line="360" w:lineRule="auto"/>
        <w:rPr>
          <w:rtl/>
        </w:rPr>
      </w:pPr>
    </w:p>
    <w:p w14:paraId="6926C21E" w14:textId="0EF1DC7B" w:rsidR="009319E0" w:rsidRDefault="009319E0" w:rsidP="00864A55">
      <w:pPr>
        <w:spacing w:line="360" w:lineRule="auto"/>
        <w:rPr>
          <w:rtl/>
        </w:rPr>
      </w:pPr>
    </w:p>
    <w:p w14:paraId="6FA41D84" w14:textId="77777777" w:rsidR="009319E0" w:rsidRDefault="009319E0" w:rsidP="00864A55">
      <w:pPr>
        <w:spacing w:line="360" w:lineRule="auto"/>
        <w:rPr>
          <w:rtl/>
        </w:rPr>
      </w:pPr>
    </w:p>
    <w:p w14:paraId="4008DA46" w14:textId="62DF0005" w:rsidR="00F77D70" w:rsidRDefault="00F77D70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بررسی پلان معماری</w:t>
      </w:r>
    </w:p>
    <w:p w14:paraId="43BBBD48" w14:textId="2AE1259D" w:rsidR="00F77D70" w:rsidRPr="00F77D70" w:rsidRDefault="002F6BF4" w:rsidP="009319E0">
      <w:pPr>
        <w:bidi/>
        <w:spacing w:line="360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noProof/>
          <w:sz w:val="28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A6CC178" wp14:editId="4B6A0A47">
                <wp:simplePos x="0" y="0"/>
                <wp:positionH relativeFrom="column">
                  <wp:posOffset>67945</wp:posOffset>
                </wp:positionH>
                <wp:positionV relativeFrom="paragraph">
                  <wp:posOffset>3124835</wp:posOffset>
                </wp:positionV>
                <wp:extent cx="413657" cy="887186"/>
                <wp:effectExtent l="0" t="0" r="24765" b="27305"/>
                <wp:wrapNone/>
                <wp:docPr id="908" name="Rectangle: Rounded Corners 9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657" cy="8871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110FC6" w14:textId="63192FF4" w:rsidR="002F6BF4" w:rsidRDefault="002F6BF4" w:rsidP="002F6BF4">
                            <w:pPr>
                              <w:jc w:val="center"/>
                            </w:pPr>
                            <w:r>
                              <w:t>e=3 m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6CC178" id="Rectangle: Rounded Corners 908" o:spid="_x0000_s1029" style="position:absolute;left:0;text-align:left;margin-left:5.35pt;margin-top:246.05pt;width:32.55pt;height:69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" fillcolor="#0189f9 [3204]" strokecolor="#00437b [1604]" strokeweight="1pt">
                <v:textbox style="layout-flow:vertical;mso-layout-flow-alt:bottom-to-top">
                  <w:txbxContent>
                    <w:p w14:paraId="25110FC6" w14:textId="63192FF4" w:rsidR="002F6BF4" w:rsidRDefault="002F6BF4" w:rsidP="002F6BF4">
                      <w:pPr>
                        <w:jc w:val="center"/>
                      </w:pPr>
                      <w:r>
                        <w:t>e=</w:t>
                      </w:r>
                      <w:r>
                        <w:t>3</w:t>
                      </w:r>
                      <w:r>
                        <w:t xml:space="preserve"> 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0A1DB14" wp14:editId="50B83762">
                <wp:simplePos x="0" y="0"/>
                <wp:positionH relativeFrom="column">
                  <wp:posOffset>74023</wp:posOffset>
                </wp:positionH>
                <wp:positionV relativeFrom="paragraph">
                  <wp:posOffset>1503317</wp:posOffset>
                </wp:positionV>
                <wp:extent cx="413657" cy="887186"/>
                <wp:effectExtent l="0" t="0" r="24765" b="27305"/>
                <wp:wrapNone/>
                <wp:docPr id="907" name="Rectangle: Rounded Corners 9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657" cy="8871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4A278F" w14:textId="1354C2F4" w:rsidR="002F6BF4" w:rsidRDefault="002F6BF4" w:rsidP="002F6BF4">
                            <w:pPr>
                              <w:jc w:val="center"/>
                            </w:pPr>
                            <w:r>
                              <w:t>e=4 m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A1DB14" id="Rectangle: Rounded Corners 907" o:spid="_x0000_s1030" style="position:absolute;left:0;text-align:left;margin-left:5.85pt;margin-top:118.35pt;width:32.55pt;height:69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" fillcolor="#0189f9 [3204]" strokecolor="#00437b [1604]" strokeweight="1pt">
                <v:textbox style="layout-flow:vertical;mso-layout-flow-alt:bottom-to-top">
                  <w:txbxContent>
                    <w:p w14:paraId="524A278F" w14:textId="1354C2F4" w:rsidR="002F6BF4" w:rsidRDefault="002F6BF4" w:rsidP="002F6BF4">
                      <w:pPr>
                        <w:jc w:val="center"/>
                      </w:pPr>
                      <w:r>
                        <w:t>e</w:t>
                      </w:r>
                      <w:r>
                        <w:t>=</w:t>
                      </w:r>
                      <w:r>
                        <w:t>4</w:t>
                      </w:r>
                      <w:r>
                        <w:t xml:space="preserve"> 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858239" wp14:editId="546534BF">
                <wp:simplePos x="0" y="0"/>
                <wp:positionH relativeFrom="column">
                  <wp:posOffset>4585788</wp:posOffset>
                </wp:positionH>
                <wp:positionV relativeFrom="paragraph">
                  <wp:posOffset>55063</wp:posOffset>
                </wp:positionV>
                <wp:extent cx="908958" cy="321038"/>
                <wp:effectExtent l="0" t="0" r="24765" b="22225"/>
                <wp:wrapNone/>
                <wp:docPr id="906" name="Rectangle: Rounded Corners 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958" cy="321038"/>
                        </a:xfrm>
                        <a:prstGeom prst="roundRect">
                          <a:avLst/>
                        </a:prstGeom>
                        <a:solidFill>
                          <a:srgbClr val="0189F9"/>
                        </a:solidFill>
                        <a:ln w="12700" cap="flat" cmpd="sng" algn="ctr">
                          <a:solidFill>
                            <a:srgbClr val="0189F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2D70C7" w14:textId="33AF6C90" w:rsidR="002F6BF4" w:rsidRPr="002F6BF4" w:rsidRDefault="002F6BF4" w:rsidP="002F6BF4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b</w:t>
                            </w:r>
                            <w:r w:rsidRPr="002F6BF4">
                              <w:rPr>
                                <w:color w:val="FFFFFF" w:themeColor="background1"/>
                              </w:rPr>
                              <w:t>=</w:t>
                            </w:r>
                            <w:r>
                              <w:rPr>
                                <w:color w:val="FFFFFF" w:themeColor="background1"/>
                              </w:rPr>
                              <w:t>5.5</w:t>
                            </w:r>
                            <w:r w:rsidRPr="002F6BF4">
                              <w:rPr>
                                <w:color w:val="FFFFFF" w:themeColor="background1"/>
                              </w:rPr>
                              <w:t xml:space="preserve">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858239" id="Rectangle: Rounded Corners 906" o:spid="_x0000_s1031" style="position:absolute;left:0;text-align:left;margin-left:361.1pt;margin-top:4.35pt;width:71.55pt;height:25.3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" fillcolor="#0189f9" strokecolor="#0063b7" strokeweight="1pt">
                <v:textbox>
                  <w:txbxContent>
                    <w:p w14:paraId="452D70C7" w14:textId="33AF6C90" w:rsidR="002F6BF4" w:rsidRPr="002F6BF4" w:rsidRDefault="002F6BF4" w:rsidP="002F6BF4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b</w:t>
                      </w:r>
                      <w:r w:rsidRPr="002F6BF4">
                        <w:rPr>
                          <w:color w:val="FFFFFF" w:themeColor="background1"/>
                        </w:rPr>
                        <w:t>=</w:t>
                      </w:r>
                      <w:r>
                        <w:rPr>
                          <w:color w:val="FFFFFF" w:themeColor="background1"/>
                        </w:rPr>
                        <w:t>5.5</w:t>
                      </w:r>
                      <w:r w:rsidRPr="002F6BF4">
                        <w:rPr>
                          <w:color w:val="FFFFFF" w:themeColor="background1"/>
                        </w:rPr>
                        <w:t xml:space="preserve"> 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34B4D5D" wp14:editId="6F2AA5C1">
                <wp:simplePos x="0" y="0"/>
                <wp:positionH relativeFrom="column">
                  <wp:posOffset>3024051</wp:posOffset>
                </wp:positionH>
                <wp:positionV relativeFrom="paragraph">
                  <wp:posOffset>55518</wp:posOffset>
                </wp:positionV>
                <wp:extent cx="908958" cy="321038"/>
                <wp:effectExtent l="0" t="0" r="24765" b="22225"/>
                <wp:wrapNone/>
                <wp:docPr id="905" name="Rectangle: Rounded Corners 9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958" cy="321038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A2AC38" w14:textId="6BEA1E38" w:rsidR="002F6BF4" w:rsidRDefault="002F6BF4" w:rsidP="002F6BF4">
                            <w:pPr>
                              <w:jc w:val="center"/>
                            </w:pPr>
                            <w:r>
                              <w:t>a=3.5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4B4D5D" id="Rectangle: Rounded Corners 905" o:spid="_x0000_s1032" style="position:absolute;left:0;text-align:left;margin-left:238.1pt;margin-top:4.35pt;width:71.55pt;height:25.3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" fillcolor="#0189f9 [3204]" strokecolor="#00437b [1604]" strokeweight="1pt">
                <v:textbox>
                  <w:txbxContent>
                    <w:p w14:paraId="39A2AC38" w14:textId="6BEA1E38" w:rsidR="002F6BF4" w:rsidRDefault="002F6BF4" w:rsidP="002F6BF4">
                      <w:pPr>
                        <w:jc w:val="center"/>
                      </w:pPr>
                      <w:r>
                        <w:t>a=3.5 m</w:t>
                      </w:r>
                    </w:p>
                  </w:txbxContent>
                </v:textbox>
              </v:roundrect>
            </w:pict>
          </mc:Fallback>
        </mc:AlternateContent>
      </w:r>
      <w:r w:rsidRPr="002F6BF4">
        <w:rPr>
          <w:rFonts w:cs="B Nazanin"/>
          <w:noProof/>
          <w:sz w:val="28"/>
          <w:szCs w:val="28"/>
          <w:rtl/>
        </w:rPr>
        <w:drawing>
          <wp:inline distT="0" distB="0" distL="0" distR="0" wp14:anchorId="4DE08BA0" wp14:editId="3A5950DE">
            <wp:extent cx="5951736" cy="6370872"/>
            <wp:effectExtent l="0" t="0" r="0" b="0"/>
            <wp:docPr id="900" name="Picture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51736" cy="6370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4812B" w14:textId="3FAC2EC1" w:rsidR="00F77D70" w:rsidRDefault="00F77D70" w:rsidP="00864A55">
      <w:pPr>
        <w:spacing w:line="360" w:lineRule="auto"/>
        <w:rPr>
          <w:rtl/>
        </w:rPr>
      </w:pPr>
    </w:p>
    <w:p w14:paraId="4B8A7DAD" w14:textId="2C52B9B6" w:rsidR="00F77D70" w:rsidRPr="009319E0" w:rsidRDefault="002F6BF4" w:rsidP="002F6BF4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>پلان سازه</w:t>
      </w:r>
    </w:p>
    <w:p w14:paraId="0A7286F1" w14:textId="66AF7C07" w:rsidR="00F77D70" w:rsidRDefault="00F77D70" w:rsidP="00864A55">
      <w:pPr>
        <w:spacing w:line="360" w:lineRule="auto"/>
        <w:rPr>
          <w:rtl/>
        </w:rPr>
      </w:pPr>
    </w:p>
    <w:p w14:paraId="36DD5AF7" w14:textId="77777777" w:rsidR="00F77D70" w:rsidRDefault="00F77D70" w:rsidP="00864A55">
      <w:pPr>
        <w:spacing w:line="360" w:lineRule="auto"/>
        <w:rPr>
          <w:rtl/>
        </w:rPr>
      </w:pPr>
    </w:p>
    <w:p w14:paraId="14BBEEC2" w14:textId="77777777" w:rsidR="00B64409" w:rsidRDefault="00B64409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انتخاب سیستم کف و تعیین ضخامت آن</w:t>
      </w:r>
    </w:p>
    <w:p w14:paraId="7383C4CF" w14:textId="4ECDE9BA" w:rsidR="00BC46DE" w:rsidRPr="00C769D6" w:rsidRDefault="00C769D6" w:rsidP="002F6BF4">
      <w:pPr>
        <w:bidi/>
        <w:spacing w:line="360" w:lineRule="auto"/>
        <w:jc w:val="both"/>
        <w:rPr>
          <w:rFonts w:cs="B Nazanin"/>
          <w:sz w:val="36"/>
          <w:szCs w:val="28"/>
          <w:rtl/>
        </w:rPr>
      </w:pPr>
      <w:r w:rsidRPr="00C769D6">
        <w:rPr>
          <w:rFonts w:cs="B Nazanin" w:hint="cs"/>
          <w:sz w:val="36"/>
          <w:szCs w:val="28"/>
          <w:rtl/>
        </w:rPr>
        <w:t>با توجه به نشریه 543 سقف تیرچه و بلوک بتنی می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تواند تا دهانه 7 متری را پوشش دهد و اگر دهانه بیشتر از این باشد می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توان از جفت تیرچه استفاده نمود. با توجه به اینکه در این پروژه و بنا به پلان معماری تمامی دهانه ها کمتر یا مساوی 7 متر بوده که از سیستم سقف تیرچه و بلوک استفاده کرده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ایم.</w:t>
      </w:r>
    </w:p>
    <w:p w14:paraId="4B05810B" w14:textId="2934858A" w:rsidR="00C769D6" w:rsidRPr="00AA016D" w:rsidRDefault="00000000" w:rsidP="00DF19B3">
      <w:pPr>
        <w:bidi/>
        <w:spacing w:line="360" w:lineRule="auto"/>
        <w:jc w:val="both"/>
        <w:rPr>
          <w:rFonts w:cs="B Nazanin"/>
          <w:b/>
          <w:bCs/>
          <w:rtl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</w:rPr>
              </m:ctrlPr>
            </m:sSubPr>
            <m:e>
              <m:r>
                <w:rPr>
                  <w:rFonts w:ascii="Cambria Math" w:hAnsi="Cambria Math" w:cs="B Nazanin"/>
                </w:rPr>
                <m:t>h</m:t>
              </m:r>
            </m:e>
            <m:sub>
              <m:r>
                <w:rPr>
                  <w:rFonts w:ascii="Cambria Math" w:hAnsi="Cambria Math" w:cs="B Nazanin"/>
                </w:rPr>
                <m:t>min</m:t>
              </m:r>
            </m:sub>
          </m:sSub>
          <m:r>
            <w:rPr>
              <w:rFonts w:ascii="Cambria Math" w:hAnsi="Cambria Math" w:cs="B Nazanin"/>
            </w:rPr>
            <m:t>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b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</w:rPr>
                    <m:t>L</m:t>
                  </m:r>
                </m:e>
                <m:sub>
                  <m:r>
                    <w:rPr>
                      <w:rFonts w:ascii="Cambria Math" w:hAnsi="Cambria Math" w:cs="B Nazanin"/>
                    </w:rPr>
                    <m:t>e</m:t>
                  </m:r>
                </m:sub>
              </m:sSub>
            </m:num>
            <m:den>
              <m:r>
                <w:rPr>
                  <w:rFonts w:ascii="Cambria Math" w:hAnsi="Cambria Math" w:cs="B Nazanin"/>
                </w:rPr>
                <m:t>20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</w:rPr>
              </m:ctrlPr>
            </m:dPr>
            <m:e>
              <m:r>
                <w:rPr>
                  <w:rFonts w:ascii="Cambria Math" w:hAnsi="Cambria Math" w:cs="B Nazanin"/>
                </w:rPr>
                <m:t>0.4+</m:t>
              </m:r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B Nazanin"/>
                          <w:b/>
                          <w:bCs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</w:rPr>
                        <m:t>y</m:t>
                      </m:r>
                    </m:sub>
                  </m:sSub>
                </m:num>
                <m:den>
                  <m:r>
                    <w:rPr>
                      <w:rFonts w:ascii="Cambria Math" w:hAnsi="Cambria Math" w:cs="B Nazanin"/>
                    </w:rPr>
                    <m:t>6700</m:t>
                  </m:r>
                </m:den>
              </m:f>
            </m:e>
          </m:d>
          <m:r>
            <w:rPr>
              <w:rFonts w:ascii="Cambria Math" w:hAnsi="Cambria Math" w:cs="B Nazanin"/>
            </w:rPr>
            <m:t>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</w:rPr>
              </m:ctrlPr>
            </m:fPr>
            <m:num>
              <m:r>
                <w:rPr>
                  <w:rFonts w:ascii="Cambria Math" w:hAnsi="Cambria Math" w:cs="B Nazanin"/>
                </w:rPr>
                <m:t>550</m:t>
              </m:r>
            </m:num>
            <m:den>
              <m:r>
                <w:rPr>
                  <w:rFonts w:ascii="Cambria Math" w:hAnsi="Cambria Math" w:cs="B Nazanin"/>
                </w:rPr>
                <m:t>20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</w:rPr>
              </m:ctrlPr>
            </m:dPr>
            <m:e>
              <m:r>
                <w:rPr>
                  <w:rFonts w:ascii="Cambria Math" w:hAnsi="Cambria Math" w:cs="B Nazanin"/>
                </w:rPr>
                <m:t>0.4+</m:t>
              </m:r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</w:rPr>
                    <m:t>3000</m:t>
                  </m:r>
                </m:num>
                <m:den>
                  <m:r>
                    <w:rPr>
                      <w:rFonts w:ascii="Cambria Math" w:hAnsi="Cambria Math" w:cs="B Nazanin"/>
                    </w:rPr>
                    <m:t>6700</m:t>
                  </m:r>
                </m:den>
              </m:f>
            </m:e>
          </m:d>
          <m:r>
            <w:rPr>
              <w:rFonts w:ascii="Cambria Math" w:hAnsi="Cambria Math" w:cs="B Nazanin"/>
            </w:rPr>
            <m:t>=23.31 cm</m:t>
          </m:r>
        </m:oMath>
      </m:oMathPara>
    </w:p>
    <w:p w14:paraId="2D345AE3" w14:textId="10D73582" w:rsidR="00C769D6" w:rsidRPr="00AA016D" w:rsidRDefault="00AA016D" w:rsidP="00DF19B3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AA016D">
        <w:rPr>
          <w:rFonts w:cs="B Nazanin" w:hint="cs"/>
          <w:sz w:val="36"/>
          <w:szCs w:val="28"/>
          <w:rtl/>
          <w:lang w:bidi="fa-IR"/>
        </w:rPr>
        <w:t xml:space="preserve">حداقل ضخامت سقف بنا به بند فوق </w:t>
      </w:r>
      <w:r w:rsidR="002F6BF4">
        <w:rPr>
          <w:rFonts w:cs="B Nazanin" w:hint="cs"/>
          <w:sz w:val="36"/>
          <w:szCs w:val="28"/>
          <w:rtl/>
          <w:lang w:bidi="fa-IR"/>
        </w:rPr>
        <w:t>31</w:t>
      </w:r>
      <w:r w:rsidRPr="00AA016D">
        <w:rPr>
          <w:rFonts w:cs="B Nazanin" w:hint="cs"/>
          <w:sz w:val="36"/>
          <w:szCs w:val="28"/>
          <w:rtl/>
          <w:lang w:bidi="fa-IR"/>
        </w:rPr>
        <w:t>/</w:t>
      </w:r>
      <w:r w:rsidR="002F6BF4">
        <w:rPr>
          <w:rFonts w:cs="B Nazanin" w:hint="cs"/>
          <w:sz w:val="36"/>
          <w:szCs w:val="28"/>
          <w:rtl/>
          <w:lang w:bidi="fa-IR"/>
        </w:rPr>
        <w:t>23</w:t>
      </w:r>
      <w:r w:rsidRPr="00AA016D">
        <w:rPr>
          <w:rFonts w:cs="B Nazanin" w:hint="cs"/>
          <w:sz w:val="36"/>
          <w:szCs w:val="28"/>
          <w:rtl/>
          <w:lang w:bidi="fa-IR"/>
        </w:rPr>
        <w:t xml:space="preserve"> سانتیمتر بوده که به این عدد بایستی 5 سانتیمتر بتن روی تیرچه هم اضافه شود که خواهیم داشت:</w:t>
      </w:r>
    </w:p>
    <w:p w14:paraId="4C8F92C7" w14:textId="2D0D36C2" w:rsidR="00AA016D" w:rsidRPr="00D93AAB" w:rsidRDefault="00000000" w:rsidP="00DF19B3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کل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</w:rPr>
                <m:t>h</m:t>
              </m:r>
            </m:e>
            <m:sub>
              <m:r>
                <w:rPr>
                  <w:rFonts w:ascii="Cambria Math" w:hAnsi="Cambria Math" w:cs="B Nazanin"/>
                  <w:szCs w:val="28"/>
                </w:rPr>
                <m:t>min</m:t>
              </m:r>
            </m:sub>
          </m:sSub>
          <m:r>
            <w:rPr>
              <w:rFonts w:ascii="Cambria Math" w:hAnsi="Cambria Math" w:cs="B Nazanin"/>
              <w:szCs w:val="28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</w:rPr>
                <m:t>t</m:t>
              </m:r>
            </m:e>
            <m:sub>
              <m:r>
                <w:rPr>
                  <w:rFonts w:ascii="Cambria Math" w:hAnsi="Cambria Math" w:cs="B Nazanin"/>
                  <w:szCs w:val="28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</w:rPr>
            <m:t>=23.31+5=28.31 cm</m:t>
          </m:r>
        </m:oMath>
      </m:oMathPara>
    </w:p>
    <w:p w14:paraId="3AFEADBE" w14:textId="6EFA8CA3" w:rsidR="00D93AAB" w:rsidRDefault="00BC46DE" w:rsidP="00BC46DE">
      <w:pPr>
        <w:pStyle w:val="ListParagraph"/>
        <w:numPr>
          <w:ilvl w:val="0"/>
          <w:numId w:val="19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از تیرچه 30 سانتیمتری استفاده خواهیم نمود.</w:t>
      </w:r>
    </w:p>
    <w:p w14:paraId="1CF23317" w14:textId="343F229D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51FBD32" w14:textId="5DAA1109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05C796F" w14:textId="56AB7821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B2C7DE8" w14:textId="44E6E0AF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8466447" w14:textId="6F81D54D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2E0DF2F" w14:textId="67DF03C9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1A11D91" w14:textId="4CF844ED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B791EAC" w14:textId="209A9FE0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6F423B9" w14:textId="3F0B57C2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132885E" w14:textId="7AA63E49" w:rsid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6B062F1" w14:textId="77777777" w:rsidR="002F6BF4" w:rsidRPr="002F6BF4" w:rsidRDefault="002F6BF4" w:rsidP="002F6BF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75C1682" w14:textId="77777777" w:rsidR="00DF19B3" w:rsidRPr="00A00089" w:rsidRDefault="00A00089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A00089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جزئیات بارگذاری پروژه</w:t>
      </w:r>
    </w:p>
    <w:p w14:paraId="02D853D2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 بارهای ثقلی</w:t>
      </w:r>
    </w:p>
    <w:p w14:paraId="4014438E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الف-1- بارهای وارد بر کف طبقات</w:t>
      </w:r>
    </w:p>
    <w:p w14:paraId="64707521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69C9674" wp14:editId="0044BE54">
            <wp:extent cx="6097270" cy="2037080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A5BF6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8465C5A" wp14:editId="6E51DF9B">
            <wp:extent cx="6097270" cy="288353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6D890" w14:textId="77777777" w:rsidR="004809E5" w:rsidRPr="006C6FB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>جمع = 531 کیلوگرم بر متر مربع</w:t>
      </w:r>
    </w:p>
    <w:p w14:paraId="359EF13E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D99A4B3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A50444F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5FC2FA6" wp14:editId="46BCD456">
            <wp:extent cx="2250219" cy="2467740"/>
            <wp:effectExtent l="0" t="0" r="0" b="889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55539" cy="247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0"/>
        <w:gridCol w:w="2000"/>
        <w:gridCol w:w="960"/>
        <w:gridCol w:w="1920"/>
      </w:tblGrid>
      <w:tr w:rsidR="004809E5" w:rsidRPr="000A7085" w14:paraId="6ED57A1D" w14:textId="77777777" w:rsidTr="00477FFC">
        <w:trPr>
          <w:trHeight w:val="517"/>
          <w:jc w:val="center"/>
        </w:trPr>
        <w:tc>
          <w:tcPr>
            <w:tcW w:w="1940" w:type="dxa"/>
            <w:vMerge w:val="restart"/>
            <w:shd w:val="clear" w:color="000000" w:fill="CCFFFF"/>
            <w:vAlign w:val="center"/>
            <w:hideMark/>
          </w:tcPr>
          <w:p w14:paraId="7459905E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نام بار</w:t>
            </w:r>
          </w:p>
        </w:tc>
        <w:tc>
          <w:tcPr>
            <w:tcW w:w="2000" w:type="dxa"/>
            <w:vMerge w:val="restart"/>
            <w:shd w:val="clear" w:color="000000" w:fill="CCFFFF"/>
            <w:vAlign w:val="center"/>
            <w:hideMark/>
          </w:tcPr>
          <w:p w14:paraId="2B046827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وزن واحد حجم به واحد كيلوگرم بر متر مكعب</w:t>
            </w:r>
          </w:p>
        </w:tc>
        <w:tc>
          <w:tcPr>
            <w:tcW w:w="960" w:type="dxa"/>
            <w:vMerge w:val="restart"/>
            <w:shd w:val="clear" w:color="000000" w:fill="CCFFFF"/>
            <w:vAlign w:val="center"/>
            <w:hideMark/>
          </w:tcPr>
          <w:p w14:paraId="631C5956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ضخامت به سانتيمتر</w:t>
            </w:r>
          </w:p>
        </w:tc>
        <w:tc>
          <w:tcPr>
            <w:tcW w:w="1920" w:type="dxa"/>
            <w:vMerge w:val="restart"/>
            <w:shd w:val="clear" w:color="000000" w:fill="CCFFFF"/>
            <w:vAlign w:val="center"/>
            <w:hideMark/>
          </w:tcPr>
          <w:p w14:paraId="519C28C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وزن واحد سطح به واحد كيلوگرم بر متر مربع</w:t>
            </w:r>
          </w:p>
        </w:tc>
      </w:tr>
      <w:tr w:rsidR="004809E5" w:rsidRPr="000A7085" w14:paraId="413A4B19" w14:textId="77777777" w:rsidTr="00477FFC">
        <w:trPr>
          <w:trHeight w:val="593"/>
          <w:jc w:val="center"/>
        </w:trPr>
        <w:tc>
          <w:tcPr>
            <w:tcW w:w="1940" w:type="dxa"/>
            <w:vMerge/>
            <w:vAlign w:val="center"/>
            <w:hideMark/>
          </w:tcPr>
          <w:p w14:paraId="0EBA953D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2000" w:type="dxa"/>
            <w:vMerge/>
            <w:vAlign w:val="center"/>
            <w:hideMark/>
          </w:tcPr>
          <w:p w14:paraId="26FBEB73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960" w:type="dxa"/>
            <w:vMerge/>
            <w:vAlign w:val="center"/>
            <w:hideMark/>
          </w:tcPr>
          <w:p w14:paraId="29846DA6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1920" w:type="dxa"/>
            <w:vMerge/>
            <w:vAlign w:val="center"/>
            <w:hideMark/>
          </w:tcPr>
          <w:p w14:paraId="586F4F19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</w:tr>
      <w:tr w:rsidR="004809E5" w:rsidRPr="000A7085" w14:paraId="56A5824C" w14:textId="77777777" w:rsidTr="00477FFC">
        <w:trPr>
          <w:trHeight w:val="34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745FCFD3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اندود گچ و خاک</w:t>
            </w:r>
          </w:p>
        </w:tc>
        <w:tc>
          <w:tcPr>
            <w:tcW w:w="2000" w:type="dxa"/>
            <w:vAlign w:val="center"/>
            <w:hideMark/>
          </w:tcPr>
          <w:p w14:paraId="1AB4D860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1600</w:t>
            </w:r>
          </w:p>
        </w:tc>
        <w:tc>
          <w:tcPr>
            <w:tcW w:w="960" w:type="dxa"/>
            <w:vAlign w:val="center"/>
            <w:hideMark/>
          </w:tcPr>
          <w:p w14:paraId="26DDA521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4</w:t>
            </w:r>
          </w:p>
        </w:tc>
        <w:tc>
          <w:tcPr>
            <w:tcW w:w="1920" w:type="dxa"/>
            <w:vAlign w:val="center"/>
            <w:hideMark/>
          </w:tcPr>
          <w:p w14:paraId="2014BD0E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64</w:t>
            </w:r>
          </w:p>
        </w:tc>
      </w:tr>
      <w:tr w:rsidR="004809E5" w:rsidRPr="000A7085" w14:paraId="22A7F96A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26849100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اندود گچ سفيد</w:t>
            </w:r>
          </w:p>
        </w:tc>
        <w:tc>
          <w:tcPr>
            <w:tcW w:w="2000" w:type="dxa"/>
            <w:vAlign w:val="center"/>
            <w:hideMark/>
          </w:tcPr>
          <w:p w14:paraId="46BB7C5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1300</w:t>
            </w:r>
          </w:p>
        </w:tc>
        <w:tc>
          <w:tcPr>
            <w:tcW w:w="960" w:type="dxa"/>
            <w:vAlign w:val="center"/>
            <w:hideMark/>
          </w:tcPr>
          <w:p w14:paraId="219E49E3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50853DFD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26</w:t>
            </w:r>
          </w:p>
        </w:tc>
      </w:tr>
      <w:tr w:rsidR="004809E5" w:rsidRPr="000A7085" w14:paraId="3AB14DF2" w14:textId="77777777" w:rsidTr="00477FFC">
        <w:trPr>
          <w:trHeight w:val="750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21181D91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آجر کاری با آجر مجوف و ملات ماسه سيمان</w:t>
            </w:r>
          </w:p>
        </w:tc>
        <w:tc>
          <w:tcPr>
            <w:tcW w:w="2000" w:type="dxa"/>
            <w:vAlign w:val="center"/>
            <w:hideMark/>
          </w:tcPr>
          <w:p w14:paraId="35331726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850</w:t>
            </w:r>
          </w:p>
        </w:tc>
        <w:tc>
          <w:tcPr>
            <w:tcW w:w="960" w:type="dxa"/>
            <w:vAlign w:val="center"/>
            <w:hideMark/>
          </w:tcPr>
          <w:p w14:paraId="040BCD9F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7</w:t>
            </w:r>
          </w:p>
        </w:tc>
        <w:tc>
          <w:tcPr>
            <w:tcW w:w="1920" w:type="dxa"/>
            <w:vAlign w:val="center"/>
            <w:hideMark/>
          </w:tcPr>
          <w:p w14:paraId="53DC04CF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59.5</w:t>
            </w:r>
          </w:p>
        </w:tc>
      </w:tr>
      <w:tr w:rsidR="004809E5" w:rsidRPr="000A7085" w14:paraId="0D7C5D03" w14:textId="77777777" w:rsidTr="00477FFC">
        <w:trPr>
          <w:trHeight w:val="315"/>
          <w:jc w:val="center"/>
        </w:trPr>
        <w:tc>
          <w:tcPr>
            <w:tcW w:w="3940" w:type="dxa"/>
            <w:gridSpan w:val="2"/>
            <w:vAlign w:val="center"/>
            <w:hideMark/>
          </w:tcPr>
          <w:p w14:paraId="3F08011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مجموع</w:t>
            </w:r>
          </w:p>
        </w:tc>
        <w:tc>
          <w:tcPr>
            <w:tcW w:w="2880" w:type="dxa"/>
            <w:gridSpan w:val="2"/>
            <w:vAlign w:val="center"/>
            <w:hideMark/>
          </w:tcPr>
          <w:p w14:paraId="311F012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149</w:t>
            </w:r>
          </w:p>
        </w:tc>
      </w:tr>
    </w:tbl>
    <w:p w14:paraId="7708EAC4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C2367A0" w14:textId="22B7C283" w:rsidR="004809E5" w:rsidRDefault="005958F7" w:rsidP="004809E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  <w:r w:rsidRPr="005958F7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2B65E0F7" wp14:editId="5CEA4722">
            <wp:extent cx="6097270" cy="4102100"/>
            <wp:effectExtent l="76200" t="76200" r="132080" b="12700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102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ADE949" w14:textId="7896ED32" w:rsidR="005958F7" w:rsidRDefault="005958F7" w:rsidP="005958F7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با توجه به اینکه وزن یک متر مربع دیوارهای تقسیم کننده از 2 کیلیونیوتن بر متر مربع کمتر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از نوع بار زنده بوده و بصورت زیر محاسبه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شوند:</w:t>
      </w:r>
    </w:p>
    <w:p w14:paraId="4C704743" w14:textId="3774D40B" w:rsidR="005958F7" w:rsidRPr="005958F7" w:rsidRDefault="005958F7" w:rsidP="005958F7">
      <w:pPr>
        <w:bidi/>
        <w:spacing w:line="360" w:lineRule="auto"/>
        <w:rPr>
          <w:rFonts w:cs="B Nazanin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B Nazanin" w:hint="cs"/>
              <w:szCs w:val="28"/>
              <w:rtl/>
            </w:rPr>
            <m:t xml:space="preserve">بندی تیغه معادل بار </m:t>
          </m:r>
          <m:r>
            <w:rPr>
              <w:rFonts w:ascii="Cambria Math" w:hAnsi="Cambria Math" w:cs="B Nazanin"/>
              <w:szCs w:val="28"/>
            </w:rPr>
            <m:t>q=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</w:rPr>
                <m:t>W×L×h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 w:cs="B Nazanin"/>
                      <w:szCs w:val="28"/>
                    </w:rPr>
                    <m:t>eff</m:t>
                  </m:r>
                </m:sub>
              </m:sSub>
            </m:den>
          </m:f>
        </m:oMath>
      </m:oMathPara>
    </w:p>
    <w:p w14:paraId="654B39DE" w14:textId="3DD39258" w:rsidR="004809E5" w:rsidRPr="005958F7" w:rsidRDefault="004809E5" w:rsidP="00A9528E">
      <w:pPr>
        <w:bidi/>
        <w:spacing w:line="360" w:lineRule="auto"/>
        <w:rPr>
          <w:rFonts w:cs="B Nazanin"/>
          <w:i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B Nazanin" w:hint="cs"/>
              <w:szCs w:val="28"/>
              <w:rtl/>
            </w:rPr>
            <m:t xml:space="preserve">بندی تیغه معادل بار </m:t>
          </m:r>
          <m:r>
            <w:rPr>
              <w:rFonts w:ascii="Cambria Math" w:hAnsi="Cambria Math" w:cs="B Nazanin"/>
              <w:szCs w:val="28"/>
            </w:rPr>
            <m:t>→q=100 kgf/</m:t>
          </m:r>
          <m:sSup>
            <m:sSupPr>
              <m:ctrlPr>
                <w:rPr>
                  <w:rFonts w:ascii="Cambria Math" w:hAnsi="Cambria Math" w:cs="B Nazanin"/>
                  <w:i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Cs w:val="28"/>
                </w:rPr>
                <m:t>m</m:t>
              </m:r>
            </m:e>
            <m:sup>
              <m:r>
                <w:rPr>
                  <w:rFonts w:ascii="Cambria Math" w:hAnsi="Cambria Math" w:cs="B Nazanin"/>
                  <w:szCs w:val="28"/>
                </w:rPr>
                <m:t>2</m:t>
              </m:r>
            </m:sup>
          </m:sSup>
        </m:oMath>
      </m:oMathPara>
    </w:p>
    <w:p w14:paraId="11F7E433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6DFA373D" w14:textId="77777777" w:rsidR="004809E5" w:rsidRPr="00523C13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32620A3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8BEE242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6D2B7F4" w14:textId="77777777" w:rsidR="00601223" w:rsidRDefault="00601223" w:rsidP="00601223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7BE0A1E5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الف-2- بارهای سطحی وارد بر بام</w:t>
      </w:r>
    </w:p>
    <w:p w14:paraId="73AFBB82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52AC9B2" wp14:editId="6588A56D">
            <wp:extent cx="6097270" cy="2479040"/>
            <wp:effectExtent l="0" t="0" r="0" b="0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96B07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63F38CA" wp14:editId="02727055">
            <wp:extent cx="6097270" cy="3225800"/>
            <wp:effectExtent l="0" t="0" r="0" b="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BCEAC" w14:textId="77777777" w:rsidR="004809E5" w:rsidRPr="006C6FB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جمع = </w:t>
      </w:r>
      <w:r>
        <w:rPr>
          <w:rFonts w:cs="B Nazanin" w:hint="cs"/>
          <w:b/>
          <w:bCs/>
          <w:sz w:val="36"/>
          <w:szCs w:val="28"/>
          <w:rtl/>
          <w:lang w:bidi="fa-IR"/>
        </w:rPr>
        <w:t>576</w:t>
      </w: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 کیلوگرم بر متر مربع</w:t>
      </w:r>
    </w:p>
    <w:p w14:paraId="7A44823C" w14:textId="77777777" w:rsidR="004809E5" w:rsidRPr="003D0EEE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1452B43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B4C2346" wp14:editId="32F22FB1">
            <wp:extent cx="6097270" cy="2172335"/>
            <wp:effectExtent l="0" t="0" r="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97FBB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4E7E8F">
        <w:rPr>
          <w:rFonts w:cs="B Nazanin"/>
          <w:sz w:val="36"/>
          <w:szCs w:val="28"/>
          <w:rtl/>
          <w:lang w:bidi="fa-IR"/>
        </w:rPr>
        <w:t xml:space="preserve">بار </w:t>
      </w:r>
      <w:r>
        <w:rPr>
          <w:rFonts w:cs="B Nazanin" w:hint="cs"/>
          <w:sz w:val="36"/>
          <w:szCs w:val="28"/>
          <w:rtl/>
          <w:lang w:bidi="fa-IR"/>
        </w:rPr>
        <w:t>زنده</w:t>
      </w:r>
      <w:r w:rsidRPr="004E7E8F">
        <w:rPr>
          <w:rFonts w:cs="B Nazanin"/>
          <w:sz w:val="36"/>
          <w:szCs w:val="28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بام</w:t>
      </w:r>
      <w:r w:rsidRPr="004E7E8F">
        <w:rPr>
          <w:rFonts w:cs="B Nazanin"/>
          <w:sz w:val="36"/>
          <w:szCs w:val="28"/>
          <w:rtl/>
          <w:lang w:bidi="fa-IR"/>
        </w:rPr>
        <w:t xml:space="preserve"> = </w:t>
      </w:r>
      <w:r>
        <w:rPr>
          <w:rFonts w:cs="B Nazanin" w:hint="cs"/>
          <w:sz w:val="36"/>
          <w:szCs w:val="28"/>
          <w:rtl/>
          <w:lang w:bidi="fa-IR"/>
        </w:rPr>
        <w:t>150</w:t>
      </w:r>
      <w:r w:rsidRPr="004E7E8F">
        <w:rPr>
          <w:rFonts w:cs="B Nazanin"/>
          <w:sz w:val="36"/>
          <w:szCs w:val="28"/>
          <w:rtl/>
          <w:lang w:bidi="fa-IR"/>
        </w:rPr>
        <w:t xml:space="preserve"> ک</w:t>
      </w:r>
      <w:r w:rsidRPr="004E7E8F">
        <w:rPr>
          <w:rFonts w:cs="B Nazanin" w:hint="cs"/>
          <w:sz w:val="36"/>
          <w:szCs w:val="28"/>
          <w:rtl/>
          <w:lang w:bidi="fa-IR"/>
        </w:rPr>
        <w:t>یلوگرم</w:t>
      </w:r>
      <w:r w:rsidRPr="004E7E8F">
        <w:rPr>
          <w:rFonts w:cs="B Nazanin"/>
          <w:sz w:val="36"/>
          <w:szCs w:val="28"/>
          <w:rtl/>
          <w:lang w:bidi="fa-IR"/>
        </w:rPr>
        <w:t xml:space="preserve"> بر متر مربع</w:t>
      </w:r>
    </w:p>
    <w:p w14:paraId="2CC61355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tbl>
      <w:tblPr>
        <w:tblStyle w:val="GridTable4-Accent5"/>
        <w:bidiVisual/>
        <w:tblW w:w="0" w:type="auto"/>
        <w:tblInd w:w="20" w:type="dxa"/>
        <w:tblLook w:val="04A0" w:firstRow="1" w:lastRow="0" w:firstColumn="1" w:lastColumn="0" w:noHBand="0" w:noVBand="1"/>
      </w:tblPr>
      <w:tblGrid>
        <w:gridCol w:w="4787"/>
        <w:gridCol w:w="4790"/>
      </w:tblGrid>
      <w:tr w:rsidR="004809E5" w14:paraId="4FDC522C" w14:textId="77777777" w:rsidTr="00477F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82" w:type="dxa"/>
            <w:gridSpan w:val="2"/>
            <w:tcBorders>
              <w:right w:val="nil"/>
            </w:tcBorders>
          </w:tcPr>
          <w:p w14:paraId="45E07B0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بار برف</w:t>
            </w:r>
          </w:p>
        </w:tc>
      </w:tr>
      <w:tr w:rsidR="004809E5" w14:paraId="6391B0A2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52493647" w14:textId="5CF755DC" w:rsidR="004809E5" w:rsidRDefault="004809E5" w:rsidP="00890290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شهر: </w:t>
            </w:r>
            <w:r w:rsidR="00CF7F55">
              <w:rPr>
                <w:rFonts w:cs="B Nazanin" w:hint="cs"/>
                <w:sz w:val="36"/>
                <w:szCs w:val="28"/>
                <w:rtl/>
                <w:lang w:bidi="fa-IR"/>
              </w:rPr>
              <w:t>زاهدان</w:t>
            </w: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 (منطقه با برف </w:t>
            </w:r>
            <w:r w:rsidR="00437913">
              <w:rPr>
                <w:rFonts w:cs="B Nazanin" w:hint="cs"/>
                <w:sz w:val="36"/>
                <w:szCs w:val="28"/>
                <w:rtl/>
                <w:lang w:bidi="fa-IR"/>
              </w:rPr>
              <w:t>متوسط</w:t>
            </w: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)</w:t>
            </w:r>
          </w:p>
        </w:tc>
        <w:tc>
          <w:tcPr>
            <w:tcW w:w="4792" w:type="dxa"/>
          </w:tcPr>
          <w:p w14:paraId="5DB428E5" w14:textId="44B00204" w:rsidR="004809E5" w:rsidRDefault="00000000" w:rsidP="00890290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g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  <w:tr w:rsidR="004809E5" w14:paraId="21F1F445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67320FB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کاربری: مسکونی</w:t>
            </w:r>
          </w:p>
        </w:tc>
        <w:tc>
          <w:tcPr>
            <w:tcW w:w="4792" w:type="dxa"/>
          </w:tcPr>
          <w:p w14:paraId="0691C9A8" w14:textId="77777777" w:rsidR="004809E5" w:rsidRDefault="00000000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 xml:space="preserve">=1 </m:t>
                </m:r>
              </m:oMath>
            </m:oMathPara>
          </w:p>
        </w:tc>
      </w:tr>
      <w:tr w:rsidR="004809E5" w14:paraId="4713FF16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5A34C46C" w14:textId="6FB4A67C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ساختمان </w:t>
            </w:r>
            <w:r w:rsidR="00437913">
              <w:rPr>
                <w:rFonts w:cs="B Nazanin" w:hint="cs"/>
                <w:sz w:val="36"/>
                <w:szCs w:val="28"/>
                <w:rtl/>
                <w:lang w:bidi="fa-IR"/>
              </w:rPr>
              <w:t>برف گیر</w:t>
            </w:r>
          </w:p>
        </w:tc>
        <w:tc>
          <w:tcPr>
            <w:tcW w:w="4792" w:type="dxa"/>
          </w:tcPr>
          <w:p w14:paraId="35603668" w14:textId="0FD32573" w:rsidR="004809E5" w:rsidRDefault="00000000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e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=1.2</m:t>
                </m:r>
              </m:oMath>
            </m:oMathPara>
          </w:p>
        </w:tc>
      </w:tr>
      <w:tr w:rsidR="004809E5" w14:paraId="126DF05F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652DB78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ساختمان معمولی</w:t>
            </w:r>
          </w:p>
        </w:tc>
        <w:tc>
          <w:tcPr>
            <w:tcW w:w="4792" w:type="dxa"/>
          </w:tcPr>
          <w:p w14:paraId="25E662ED" w14:textId="77777777" w:rsidR="004809E5" w:rsidRDefault="00000000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t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</m:t>
                </m:r>
              </m:oMath>
            </m:oMathPara>
          </w:p>
        </w:tc>
      </w:tr>
      <w:tr w:rsidR="004809E5" w14:paraId="69BAEECE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1EAB30E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بام تخت</w:t>
            </w:r>
          </w:p>
        </w:tc>
        <w:tc>
          <w:tcPr>
            <w:tcW w:w="4792" w:type="dxa"/>
          </w:tcPr>
          <w:p w14:paraId="2880A15B" w14:textId="77777777" w:rsidR="004809E5" w:rsidRDefault="00000000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</m:t>
                </m:r>
              </m:oMath>
            </m:oMathPara>
          </w:p>
        </w:tc>
      </w:tr>
      <w:tr w:rsidR="004809E5" w14:paraId="17495ADD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82" w:type="dxa"/>
            <w:gridSpan w:val="2"/>
          </w:tcPr>
          <w:p w14:paraId="4368515E" w14:textId="7A38A787" w:rsidR="004809E5" w:rsidRPr="00437913" w:rsidRDefault="00000000" w:rsidP="00294833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r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=0.7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t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e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g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=0.7×1×1.2×1×1×100=84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&lt;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m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  <w:p w14:paraId="140658A5" w14:textId="06817883" w:rsidR="00294833" w:rsidRPr="00437913" w:rsidRDefault="00000000" w:rsidP="00294833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m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g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=1×100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KN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  <w:p w14:paraId="52836F15" w14:textId="5DF893D0" w:rsidR="00294833" w:rsidRPr="00437913" w:rsidRDefault="00000000" w:rsidP="00294833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r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</w:tbl>
    <w:p w14:paraId="742F88C7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E9F38D8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D54AEBB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01C5C11" wp14:editId="2B04A595">
            <wp:extent cx="6097270" cy="4841240"/>
            <wp:effectExtent l="76200" t="76200" r="132080" b="13081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8412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C003DD" w14:textId="6B5C80EC" w:rsidR="004809E5" w:rsidRDefault="00B1057F" w:rsidP="005578A0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555950" wp14:editId="3BE85D98">
                <wp:simplePos x="0" y="0"/>
                <wp:positionH relativeFrom="column">
                  <wp:posOffset>3930287</wp:posOffset>
                </wp:positionH>
                <wp:positionV relativeFrom="paragraph">
                  <wp:posOffset>2168435</wp:posOffset>
                </wp:positionV>
                <wp:extent cx="500742" cy="258536"/>
                <wp:effectExtent l="19050" t="19050" r="13970" b="27305"/>
                <wp:wrapNone/>
                <wp:docPr id="479" name="Rectangle: Rounded Corners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742" cy="258536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090498" id="Rectangle: Rounded Corners 479" o:spid="_x0000_s1026" style="position:absolute;margin-left:309.45pt;margin-top:170.75pt;width:39.45pt;height:20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" filled="f" strokecolor="red" strokeweight="3pt"/>
            </w:pict>
          </mc:Fallback>
        </mc:AlternateContent>
      </w:r>
      <w:r w:rsidRPr="00B1057F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2ACD3E3D" wp14:editId="19A6CAC2">
            <wp:extent cx="6097270" cy="3519805"/>
            <wp:effectExtent l="0" t="0" r="0" b="4445"/>
            <wp:docPr id="909" name="Picture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90E84" w14:textId="56CAC4AF" w:rsidR="00B1057F" w:rsidRDefault="00B1057F" w:rsidP="00B1057F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0B25E03" wp14:editId="6DFD7293">
                <wp:simplePos x="0" y="0"/>
                <wp:positionH relativeFrom="column">
                  <wp:posOffset>3309801</wp:posOffset>
                </wp:positionH>
                <wp:positionV relativeFrom="paragraph">
                  <wp:posOffset>1016454</wp:posOffset>
                </wp:positionV>
                <wp:extent cx="2071008" cy="312964"/>
                <wp:effectExtent l="19050" t="19050" r="24765" b="11430"/>
                <wp:wrapNone/>
                <wp:docPr id="911" name="Rectangle: Rounded Corners 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1008" cy="312964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9CD546" id="Rectangle: Rounded Corners 911" o:spid="_x0000_s1026" style="position:absolute;margin-left:260.6pt;margin-top:80.05pt;width:163.05pt;height:24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" filled="f" strokecolor="red" strokeweight="3pt"/>
            </w:pict>
          </mc:Fallback>
        </mc:AlternateContent>
      </w:r>
      <w:r w:rsidRPr="00B1057F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64B90DD" wp14:editId="1C0110D4">
            <wp:extent cx="5128704" cy="1615580"/>
            <wp:effectExtent l="0" t="0" r="0" b="3810"/>
            <wp:docPr id="910" name="Picture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28704" cy="161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11D82" w14:textId="07805029" w:rsidR="004809E5" w:rsidRDefault="00B552D8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08FDCC1" wp14:editId="3495FB20">
                <wp:simplePos x="0" y="0"/>
                <wp:positionH relativeFrom="column">
                  <wp:posOffset>-72390</wp:posOffset>
                </wp:positionH>
                <wp:positionV relativeFrom="paragraph">
                  <wp:posOffset>1937385</wp:posOffset>
                </wp:positionV>
                <wp:extent cx="5924550" cy="320040"/>
                <wp:effectExtent l="19050" t="19050" r="19050" b="22860"/>
                <wp:wrapNone/>
                <wp:docPr id="480" name="Rectangle: Rounded Corners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4550" cy="32004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65B1BA" id="Rectangle: Rounded Corners 480" o:spid="_x0000_s1026" style="position:absolute;margin-left:-5.7pt;margin-top:152.55pt;width:466.5pt;height:25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" filled="f" strokecolor="red" strokeweight="3pt"/>
            </w:pict>
          </mc:Fallback>
        </mc:AlternateContent>
      </w:r>
      <w:r w:rsidR="004809E5">
        <w:rPr>
          <w:noProof/>
        </w:rPr>
        <w:drawing>
          <wp:inline distT="0" distB="0" distL="0" distR="0" wp14:anchorId="16DEAD71" wp14:editId="77B07E39">
            <wp:extent cx="6097270" cy="2639060"/>
            <wp:effectExtent l="76200" t="76200" r="132080" b="14224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6390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B5F777" w14:textId="1C7C9876" w:rsidR="004809E5" w:rsidRDefault="00B552D8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2F19758" wp14:editId="67EBDA4A">
                <wp:simplePos x="0" y="0"/>
                <wp:positionH relativeFrom="column">
                  <wp:posOffset>293370</wp:posOffset>
                </wp:positionH>
                <wp:positionV relativeFrom="paragraph">
                  <wp:posOffset>765810</wp:posOffset>
                </wp:positionV>
                <wp:extent cx="5162550" cy="323850"/>
                <wp:effectExtent l="19050" t="19050" r="19050" b="19050"/>
                <wp:wrapNone/>
                <wp:docPr id="481" name="Rectangle: Rounded Corners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2550" cy="3238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103EDF" id="Rectangle: Rounded Corners 481" o:spid="_x0000_s1026" style="position:absolute;margin-left:23.1pt;margin-top:60.3pt;width:406.5pt;height:2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" filled="f" strokecolor="red" strokeweight="3pt"/>
            </w:pict>
          </mc:Fallback>
        </mc:AlternateContent>
      </w:r>
      <w:r w:rsidR="004809E5">
        <w:rPr>
          <w:noProof/>
        </w:rPr>
        <w:drawing>
          <wp:inline distT="0" distB="0" distL="0" distR="0" wp14:anchorId="48E7370F" wp14:editId="69381915">
            <wp:extent cx="6097270" cy="5035550"/>
            <wp:effectExtent l="76200" t="76200" r="132080" b="12700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035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E37802" w14:textId="5E223CB8" w:rsidR="004809E5" w:rsidRDefault="00B552D8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2805800" wp14:editId="6094AE75">
                <wp:simplePos x="0" y="0"/>
                <wp:positionH relativeFrom="column">
                  <wp:posOffset>-64770</wp:posOffset>
                </wp:positionH>
                <wp:positionV relativeFrom="paragraph">
                  <wp:posOffset>487680</wp:posOffset>
                </wp:positionV>
                <wp:extent cx="5871210" cy="255270"/>
                <wp:effectExtent l="19050" t="19050" r="15240" b="11430"/>
                <wp:wrapNone/>
                <wp:docPr id="483" name="Rectangle: Rounded Corners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1210" cy="25527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11EEAF" id="Rectangle: Rounded Corners 483" o:spid="_x0000_s1026" style="position:absolute;margin-left:-5.1pt;margin-top:38.4pt;width:462.3pt;height:20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" filled="f" strokecolor="red" strokeweight="3pt"/>
            </w:pict>
          </mc:Fallback>
        </mc:AlternateContent>
      </w:r>
      <w:r w:rsidR="004809E5">
        <w:rPr>
          <w:noProof/>
        </w:rPr>
        <w:drawing>
          <wp:inline distT="0" distB="0" distL="0" distR="0" wp14:anchorId="28272448" wp14:editId="00A795FB">
            <wp:extent cx="6097270" cy="1881505"/>
            <wp:effectExtent l="76200" t="76200" r="132080" b="137795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815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490EAB" w14:textId="2F2155E2" w:rsidR="004809E5" w:rsidRDefault="00B552D8" w:rsidP="00B1057F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/>
          <w:noProof/>
          <w:sz w:val="36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3103792" wp14:editId="4FF3BB34">
                <wp:simplePos x="0" y="0"/>
                <wp:positionH relativeFrom="column">
                  <wp:posOffset>-125730</wp:posOffset>
                </wp:positionH>
                <wp:positionV relativeFrom="paragraph">
                  <wp:posOffset>1165860</wp:posOffset>
                </wp:positionV>
                <wp:extent cx="6046470" cy="415290"/>
                <wp:effectExtent l="19050" t="19050" r="11430" b="22860"/>
                <wp:wrapNone/>
                <wp:docPr id="487" name="Rectangle: Rounded Corners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6470" cy="41529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E86CF2" id="Rectangle: Rounded Corners 487" o:spid="_x0000_s1026" style="position:absolute;margin-left:-9.9pt;margin-top:91.8pt;width:476.1pt;height:32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" filled="f" strokecolor="red" strokeweight="3pt"/>
            </w:pict>
          </mc:Fallback>
        </mc:AlternateContent>
      </w:r>
      <w:r w:rsidR="004809E5">
        <w:rPr>
          <w:noProof/>
        </w:rPr>
        <w:drawing>
          <wp:inline distT="0" distB="0" distL="0" distR="0" wp14:anchorId="38317E06" wp14:editId="5DBC7CBA">
            <wp:extent cx="6097270" cy="3428365"/>
            <wp:effectExtent l="76200" t="76200" r="132080" b="133985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283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C4A3AB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ششم در خصوص محاسبه بار برف</w:t>
      </w:r>
    </w:p>
    <w:p w14:paraId="19C7A007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A52FC45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CA4A0BB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2B71294" w14:textId="5461A111" w:rsidR="004809E5" w:rsidRDefault="004809E5" w:rsidP="005578A0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226568DB" w14:textId="77777777" w:rsidR="00B552D8" w:rsidRDefault="00B552D8" w:rsidP="00B552D8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5450A04A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B179C5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بار اصلاح جرم موثر لرزه ای وارد بر بام ناشی از بار دیوارهای تیغه بندی</w:t>
      </w:r>
    </w:p>
    <w:p w14:paraId="34221FA2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طبق آئین نامه 2800 ویرایش چهارم وزن یک طبقه برابر است با وزن کف طبقه بهمراه سربار وارده و نصف دیوارها از بالا و پایین.</w:t>
      </w:r>
    </w:p>
    <w:p w14:paraId="1C246125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309DAFE" wp14:editId="4C22F992">
            <wp:extent cx="4867275" cy="3505200"/>
            <wp:effectExtent l="0" t="0" r="9525" b="0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F935F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با توجه به اینکه در طبقه بام بالای طبقه دیواری موجود نمی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به همین نصف ارتفاع طبقه بار در آن قسمت ناقص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ماند که ناشی از دیوارها خواهد بود که در این قسمت بایستی نصف بار ناشی از دیوارهای تقسیم کننده را به کف طبقه وارد نمائیم.</w:t>
      </w:r>
    </w:p>
    <w:p w14:paraId="7CB56F90" w14:textId="1A3CE0D3" w:rsidR="004809E5" w:rsidRPr="00511F23" w:rsidRDefault="004809E5" w:rsidP="004809E5">
      <w:pPr>
        <w:bidi/>
        <w:spacing w:line="360" w:lineRule="auto"/>
        <w:jc w:val="both"/>
        <w:rPr>
          <w:rFonts w:cs="B Nazanin"/>
          <w:rtl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>Mass=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hAnsi="Cambria Math" w:cs="B Nazanin"/>
                      <w:lang w:bidi="fa-IR"/>
                    </w:rPr>
                    <m:t>Part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100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lang w:bidi="fa-IR"/>
            </w:rPr>
            <m:t xml:space="preserve">=50 </m:t>
          </m:r>
          <m:f>
            <m:fPr>
              <m:type m:val="skw"/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5785CF29" w14:textId="77777777" w:rsidR="004809E5" w:rsidRDefault="004809E5" w:rsidP="004809E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43694ECE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3A0118CA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720E30F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23B3A2F3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D7EF85A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D5482E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 بارهای خطی وارده</w:t>
      </w:r>
    </w:p>
    <w:p w14:paraId="4B0A77C0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ب-1- بار خطی ناشی از دیوارهای نمادار</w:t>
      </w:r>
    </w:p>
    <w:p w14:paraId="6BA0DF88" w14:textId="40838A30" w:rsidR="004809E5" w:rsidRDefault="00AC7797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7A9AD4B" wp14:editId="12ECEF0B">
            <wp:extent cx="1605720" cy="3151414"/>
            <wp:effectExtent l="0" t="0" r="0" b="0"/>
            <wp:docPr id="913" name="Picture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206" cy="3154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5000" w:type="pct"/>
        <w:tblLook w:val="04A0" w:firstRow="1" w:lastRow="0" w:firstColumn="1" w:lastColumn="0" w:noHBand="0" w:noVBand="1"/>
      </w:tblPr>
      <w:tblGrid>
        <w:gridCol w:w="4464"/>
        <w:gridCol w:w="1485"/>
        <w:gridCol w:w="1920"/>
        <w:gridCol w:w="1723"/>
      </w:tblGrid>
      <w:tr w:rsidR="00AC7797" w:rsidRPr="00AC7797" w14:paraId="1B03DD66" w14:textId="77777777" w:rsidTr="00AC77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  <w:hideMark/>
          </w:tcPr>
          <w:p w14:paraId="1AE3F75C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774" w:type="pct"/>
            <w:vAlign w:val="center"/>
            <w:hideMark/>
          </w:tcPr>
          <w:p w14:paraId="36954755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17DE6997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001" w:type="pct"/>
            <w:vAlign w:val="center"/>
            <w:hideMark/>
          </w:tcPr>
          <w:p w14:paraId="4A8573F0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7CBD8CDC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898" w:type="pct"/>
            <w:vAlign w:val="center"/>
            <w:hideMark/>
          </w:tcPr>
          <w:p w14:paraId="0ED1C97D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212B73BD" w14:textId="77777777" w:rsidR="00AC7797" w:rsidRPr="00AC7797" w:rsidRDefault="00AC7797" w:rsidP="00AC779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AC7797" w:rsidRPr="00AC7797" w14:paraId="368C1CE3" w14:textId="77777777" w:rsidTr="00AC77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E514D52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01036A2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20</w:t>
            </w:r>
          </w:p>
        </w:tc>
        <w:tc>
          <w:tcPr>
            <w:tcW w:w="1001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90C916F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2100</w:t>
            </w:r>
          </w:p>
        </w:tc>
        <w:tc>
          <w:tcPr>
            <w:tcW w:w="898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2342C16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42</w:t>
            </w:r>
          </w:p>
        </w:tc>
      </w:tr>
      <w:tr w:rsidR="00AC7797" w:rsidRPr="00AC7797" w14:paraId="2F58735F" w14:textId="77777777" w:rsidTr="00AC77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83D0296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7991155" w14:textId="1F77DDF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100</w:t>
            </w:r>
          </w:p>
        </w:tc>
        <w:tc>
          <w:tcPr>
            <w:tcW w:w="1001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63A9F60" w14:textId="7777777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600</w:t>
            </w:r>
          </w:p>
        </w:tc>
        <w:tc>
          <w:tcPr>
            <w:tcW w:w="898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2011A3C" w14:textId="7F67D6CE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60</w:t>
            </w:r>
          </w:p>
        </w:tc>
      </w:tr>
      <w:tr w:rsidR="00AC7797" w:rsidRPr="00AC7797" w14:paraId="5B023B93" w14:textId="77777777" w:rsidTr="00AC77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F4EDBDA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F5519F4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10</w:t>
            </w:r>
          </w:p>
        </w:tc>
        <w:tc>
          <w:tcPr>
            <w:tcW w:w="1001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ED184E0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1600</w:t>
            </w:r>
          </w:p>
        </w:tc>
        <w:tc>
          <w:tcPr>
            <w:tcW w:w="898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06E35A0C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16</w:t>
            </w:r>
          </w:p>
        </w:tc>
      </w:tr>
      <w:tr w:rsidR="00AC7797" w:rsidRPr="00AC7797" w14:paraId="22A5A3DA" w14:textId="77777777" w:rsidTr="00AC77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FB45F99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5C471AF" w14:textId="7777777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5</w:t>
            </w:r>
          </w:p>
        </w:tc>
        <w:tc>
          <w:tcPr>
            <w:tcW w:w="1001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C4A1F38" w14:textId="7777777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1300</w:t>
            </w:r>
          </w:p>
        </w:tc>
        <w:tc>
          <w:tcPr>
            <w:tcW w:w="898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29C563F" w14:textId="7777777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7</w:t>
            </w:r>
          </w:p>
        </w:tc>
      </w:tr>
      <w:tr w:rsidR="00AC7797" w:rsidRPr="00AC7797" w14:paraId="0A0ABD56" w14:textId="77777777" w:rsidTr="00AC77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78BAA6D" w14:textId="77777777" w:rsidR="00AC7797" w:rsidRPr="00AC7797" w:rsidRDefault="00AC7797" w:rsidP="00AC7797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AC7797">
              <w:rPr>
                <w:rFonts w:cs="B Nazanin"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415F555" w14:textId="3CAFC73B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100</w:t>
            </w:r>
          </w:p>
        </w:tc>
        <w:tc>
          <w:tcPr>
            <w:tcW w:w="1001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971A0A2" w14:textId="77777777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AC7797">
              <w:rPr>
                <w:rFonts w:cs="B Nazanin" w:hint="cs"/>
                <w:rtl/>
              </w:rPr>
              <w:t>2400</w:t>
            </w:r>
          </w:p>
        </w:tc>
        <w:tc>
          <w:tcPr>
            <w:tcW w:w="898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72C5020" w14:textId="2FBD3626" w:rsidR="00AC7797" w:rsidRPr="00AC7797" w:rsidRDefault="00AC7797" w:rsidP="00AC77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240</w:t>
            </w:r>
          </w:p>
        </w:tc>
      </w:tr>
      <w:tr w:rsidR="00AC7797" w:rsidRPr="00AC7797" w14:paraId="6C6DAB98" w14:textId="77777777" w:rsidTr="00AC77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90E3A52" w14:textId="77777777" w:rsidR="00AC7797" w:rsidRPr="00AC7797" w:rsidRDefault="00AC7797" w:rsidP="00AC7797">
            <w:pPr>
              <w:jc w:val="center"/>
              <w:rPr>
                <w:rFonts w:cs="B Nazanin"/>
                <w:szCs w:val="32"/>
                <w:rtl/>
              </w:rPr>
            </w:pPr>
            <w:r w:rsidRPr="00AC7797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774" w:type="pct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1E050D5" w14:textId="77777777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AC7797">
              <w:rPr>
                <w:rFonts w:cs="B Nazanin" w:hint="cs"/>
                <w:b/>
                <w:bCs/>
                <w:szCs w:val="32"/>
                <w:rtl/>
              </w:rPr>
              <w:t>255</w:t>
            </w:r>
          </w:p>
        </w:tc>
        <w:tc>
          <w:tcPr>
            <w:tcW w:w="1899" w:type="pct"/>
            <w:gridSpan w:val="2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589A436" w14:textId="55DB6126" w:rsidR="00AC7797" w:rsidRPr="00AC7797" w:rsidRDefault="00AC7797" w:rsidP="00AC77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>
              <w:rPr>
                <w:rFonts w:cs="B Nazanin" w:hint="cs"/>
                <w:b/>
                <w:bCs/>
                <w:szCs w:val="32"/>
                <w:rtl/>
              </w:rPr>
              <w:t>365</w:t>
            </w:r>
          </w:p>
        </w:tc>
      </w:tr>
    </w:tbl>
    <w:p w14:paraId="08F2C282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641CA6AD" w14:textId="32378C3D" w:rsidR="004809E5" w:rsidRPr="00511F23" w:rsidRDefault="004809E5" w:rsidP="004809E5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q=365×2.8×0.7=716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3A33368E" w14:textId="77777777" w:rsidR="004809E5" w:rsidRPr="00082EF8" w:rsidRDefault="004809E5" w:rsidP="00C1513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در دیوارهای نمادار بخاطر وجود بازشوها 30 درصد کم شده و به همین سبب بار خطی دیوار به 7/0 ضرب شده است.</w:t>
      </w:r>
    </w:p>
    <w:p w14:paraId="59C0BB27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</w:p>
    <w:p w14:paraId="0123BEB1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5357452C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ب-2- بار خطی ناشی از دیوارهای بدون نما</w:t>
      </w:r>
    </w:p>
    <w:p w14:paraId="56057DA7" w14:textId="05D5F6A6" w:rsidR="004809E5" w:rsidRDefault="00E530EC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2E65FD1" wp14:editId="6AF6C10C">
            <wp:extent cx="1920508" cy="4001058"/>
            <wp:effectExtent l="0" t="0" r="3810" b="0"/>
            <wp:docPr id="912" name="Picture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08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5000" w:type="pct"/>
        <w:tblLook w:val="04A0" w:firstRow="1" w:lastRow="0" w:firstColumn="1" w:lastColumn="0" w:noHBand="0" w:noVBand="1"/>
      </w:tblPr>
      <w:tblGrid>
        <w:gridCol w:w="4464"/>
        <w:gridCol w:w="1485"/>
        <w:gridCol w:w="1920"/>
        <w:gridCol w:w="1723"/>
      </w:tblGrid>
      <w:tr w:rsidR="00E530EC" w:rsidRPr="00E530EC" w14:paraId="6E79DCDA" w14:textId="77777777" w:rsidTr="00E530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56D66DCB" w14:textId="77777777" w:rsidR="00E530EC" w:rsidRPr="00E530EC" w:rsidRDefault="00E530EC" w:rsidP="00E530EC">
            <w:pPr>
              <w:jc w:val="center"/>
              <w:rPr>
                <w:rFonts w:cs="B Nazanin"/>
                <w:b w:val="0"/>
                <w:bCs w:val="0"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774" w:type="pct"/>
            <w:vAlign w:val="center"/>
          </w:tcPr>
          <w:p w14:paraId="7B3EEE64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384C76E1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001" w:type="pct"/>
            <w:vAlign w:val="center"/>
          </w:tcPr>
          <w:p w14:paraId="687955A6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11D7BF30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898" w:type="pct"/>
            <w:vAlign w:val="center"/>
          </w:tcPr>
          <w:p w14:paraId="1CCE4DE9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318FA356" w14:textId="77777777" w:rsidR="00E530EC" w:rsidRPr="00E530EC" w:rsidRDefault="00E530EC" w:rsidP="00E530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E530EC" w:rsidRPr="00E530EC" w14:paraId="42F35386" w14:textId="77777777" w:rsidTr="00E530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541A8364" w14:textId="77777777" w:rsidR="00E530EC" w:rsidRPr="00E530EC" w:rsidRDefault="00E530EC" w:rsidP="00E530EC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774" w:type="pct"/>
            <w:vAlign w:val="center"/>
          </w:tcPr>
          <w:p w14:paraId="182F7842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20</w:t>
            </w:r>
          </w:p>
        </w:tc>
        <w:tc>
          <w:tcPr>
            <w:tcW w:w="1001" w:type="pct"/>
            <w:vAlign w:val="center"/>
          </w:tcPr>
          <w:p w14:paraId="70254926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2100</w:t>
            </w:r>
          </w:p>
        </w:tc>
        <w:tc>
          <w:tcPr>
            <w:tcW w:w="898" w:type="pct"/>
            <w:vAlign w:val="center"/>
          </w:tcPr>
          <w:p w14:paraId="61743A74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42</w:t>
            </w:r>
          </w:p>
        </w:tc>
      </w:tr>
      <w:tr w:rsidR="00E530EC" w:rsidRPr="00E530EC" w14:paraId="2F0E9132" w14:textId="77777777" w:rsidTr="00E530E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0BD81E4A" w14:textId="77777777" w:rsidR="00E530EC" w:rsidRPr="00E530EC" w:rsidRDefault="00E530EC" w:rsidP="00E530EC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774" w:type="pct"/>
            <w:vAlign w:val="center"/>
          </w:tcPr>
          <w:p w14:paraId="7D0EB1DB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200</w:t>
            </w:r>
          </w:p>
        </w:tc>
        <w:tc>
          <w:tcPr>
            <w:tcW w:w="1001" w:type="pct"/>
            <w:vAlign w:val="center"/>
          </w:tcPr>
          <w:p w14:paraId="37CA0882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600</w:t>
            </w:r>
          </w:p>
        </w:tc>
        <w:tc>
          <w:tcPr>
            <w:tcW w:w="898" w:type="pct"/>
            <w:vAlign w:val="center"/>
          </w:tcPr>
          <w:p w14:paraId="5CB53712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120</w:t>
            </w:r>
          </w:p>
        </w:tc>
      </w:tr>
      <w:tr w:rsidR="00E530EC" w:rsidRPr="00E530EC" w14:paraId="4A7CC2B3" w14:textId="77777777" w:rsidTr="00E530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5CE4F4F8" w14:textId="77777777" w:rsidR="00E530EC" w:rsidRPr="00E530EC" w:rsidRDefault="00E530EC" w:rsidP="00E530EC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774" w:type="pct"/>
            <w:vAlign w:val="center"/>
          </w:tcPr>
          <w:p w14:paraId="5696A4B6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10</w:t>
            </w:r>
          </w:p>
        </w:tc>
        <w:tc>
          <w:tcPr>
            <w:tcW w:w="1001" w:type="pct"/>
            <w:vAlign w:val="center"/>
          </w:tcPr>
          <w:p w14:paraId="6C39B30E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1600</w:t>
            </w:r>
          </w:p>
        </w:tc>
        <w:tc>
          <w:tcPr>
            <w:tcW w:w="898" w:type="pct"/>
            <w:vAlign w:val="center"/>
          </w:tcPr>
          <w:p w14:paraId="7C971139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16</w:t>
            </w:r>
          </w:p>
        </w:tc>
      </w:tr>
      <w:tr w:rsidR="00E530EC" w:rsidRPr="00E530EC" w14:paraId="5365CD9B" w14:textId="77777777" w:rsidTr="00E530E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2F4624C5" w14:textId="77777777" w:rsidR="00E530EC" w:rsidRPr="00E530EC" w:rsidRDefault="00E530EC" w:rsidP="00E530EC">
            <w:pPr>
              <w:jc w:val="center"/>
              <w:rPr>
                <w:rFonts w:cs="B Nazanin"/>
                <w:b w:val="0"/>
                <w:bCs w:val="0"/>
                <w:rtl/>
              </w:rPr>
            </w:pPr>
            <w:r w:rsidRPr="00E530EC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774" w:type="pct"/>
            <w:vAlign w:val="center"/>
          </w:tcPr>
          <w:p w14:paraId="30FD67F1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5</w:t>
            </w:r>
          </w:p>
        </w:tc>
        <w:tc>
          <w:tcPr>
            <w:tcW w:w="1001" w:type="pct"/>
            <w:vAlign w:val="center"/>
          </w:tcPr>
          <w:p w14:paraId="0489623E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1300</w:t>
            </w:r>
          </w:p>
        </w:tc>
        <w:tc>
          <w:tcPr>
            <w:tcW w:w="898" w:type="pct"/>
            <w:vAlign w:val="center"/>
          </w:tcPr>
          <w:p w14:paraId="258AA843" w14:textId="77777777" w:rsidR="00E530EC" w:rsidRPr="00E530EC" w:rsidRDefault="00E530EC" w:rsidP="00E530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530EC">
              <w:rPr>
                <w:rFonts w:cs="B Nazanin" w:hint="cs"/>
                <w:rtl/>
              </w:rPr>
              <w:t>7</w:t>
            </w:r>
          </w:p>
        </w:tc>
      </w:tr>
      <w:tr w:rsidR="00E530EC" w:rsidRPr="00E530EC" w14:paraId="14F963B5" w14:textId="77777777" w:rsidTr="00E530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27" w:type="pct"/>
            <w:vAlign w:val="center"/>
          </w:tcPr>
          <w:p w14:paraId="038DA727" w14:textId="77777777" w:rsidR="00E530EC" w:rsidRPr="00E530EC" w:rsidRDefault="00E530EC" w:rsidP="00E530EC">
            <w:pPr>
              <w:jc w:val="center"/>
              <w:rPr>
                <w:rFonts w:cs="B Nazanin"/>
                <w:szCs w:val="32"/>
                <w:rtl/>
              </w:rPr>
            </w:pPr>
            <w:r w:rsidRPr="00E530EC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774" w:type="pct"/>
            <w:vAlign w:val="center"/>
          </w:tcPr>
          <w:p w14:paraId="6C522F99" w14:textId="77777777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E530EC">
              <w:rPr>
                <w:rFonts w:cs="B Nazanin" w:hint="cs"/>
                <w:b/>
                <w:bCs/>
                <w:szCs w:val="32"/>
                <w:rtl/>
              </w:rPr>
              <w:t>235</w:t>
            </w:r>
          </w:p>
        </w:tc>
        <w:tc>
          <w:tcPr>
            <w:tcW w:w="1899" w:type="pct"/>
            <w:gridSpan w:val="2"/>
            <w:vAlign w:val="center"/>
          </w:tcPr>
          <w:p w14:paraId="27F8F5C6" w14:textId="61FD0AB6" w:rsidR="00E530EC" w:rsidRPr="00E530EC" w:rsidRDefault="00E530EC" w:rsidP="00E530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E530EC">
              <w:rPr>
                <w:rFonts w:cs="B Nazanin" w:hint="cs"/>
                <w:b/>
                <w:bCs/>
                <w:szCs w:val="32"/>
                <w:rtl/>
              </w:rPr>
              <w:t>185</w:t>
            </w:r>
          </w:p>
        </w:tc>
      </w:tr>
    </w:tbl>
    <w:p w14:paraId="443B4D70" w14:textId="77777777" w:rsidR="004809E5" w:rsidRDefault="004809E5" w:rsidP="00355AB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32169755" w14:textId="2126F0C2" w:rsidR="004809E5" w:rsidRPr="00511F23" w:rsidRDefault="004809E5" w:rsidP="004809E5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q=185×2.8=518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27B862F5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7B92AFE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CE47239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62FEDFC7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ب-4- بار خطی ناشی از دیوارهای جان پناه</w:t>
      </w:r>
    </w:p>
    <w:p w14:paraId="66DBC4DC" w14:textId="77777777" w:rsidR="004809E5" w:rsidRPr="00C460AD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B14ABDB" wp14:editId="2311B9C4">
            <wp:extent cx="5014487" cy="3667125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31533" cy="3679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C1786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138"/>
        <w:gridCol w:w="2698"/>
        <w:gridCol w:w="1918"/>
        <w:gridCol w:w="1919"/>
        <w:gridCol w:w="1919"/>
      </w:tblGrid>
      <w:tr w:rsidR="004809E5" w14:paraId="1FC2ECE6" w14:textId="77777777" w:rsidTr="00477FFC">
        <w:tc>
          <w:tcPr>
            <w:tcW w:w="1138" w:type="dxa"/>
            <w:vAlign w:val="center"/>
          </w:tcPr>
          <w:p w14:paraId="08BF1CD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ردیف</w:t>
            </w:r>
          </w:p>
        </w:tc>
        <w:tc>
          <w:tcPr>
            <w:tcW w:w="2698" w:type="dxa"/>
            <w:vAlign w:val="center"/>
          </w:tcPr>
          <w:p w14:paraId="26C3121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نام بار</w:t>
            </w:r>
          </w:p>
        </w:tc>
        <w:tc>
          <w:tcPr>
            <w:tcW w:w="1918" w:type="dxa"/>
            <w:vAlign w:val="center"/>
          </w:tcPr>
          <w:p w14:paraId="2498F07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حجم</w:t>
            </w:r>
          </w:p>
        </w:tc>
        <w:tc>
          <w:tcPr>
            <w:tcW w:w="1919" w:type="dxa"/>
            <w:vAlign w:val="center"/>
          </w:tcPr>
          <w:p w14:paraId="1A4DDA5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ضخامت</w:t>
            </w:r>
          </w:p>
        </w:tc>
        <w:tc>
          <w:tcPr>
            <w:tcW w:w="1919" w:type="dxa"/>
            <w:vAlign w:val="center"/>
          </w:tcPr>
          <w:p w14:paraId="37BE6F5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سطح</w:t>
            </w:r>
          </w:p>
        </w:tc>
      </w:tr>
      <w:tr w:rsidR="004809E5" w14:paraId="69A0B18E" w14:textId="77777777" w:rsidTr="00477FFC">
        <w:tc>
          <w:tcPr>
            <w:tcW w:w="1138" w:type="dxa"/>
            <w:vAlign w:val="center"/>
          </w:tcPr>
          <w:p w14:paraId="1406EA2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2698" w:type="dxa"/>
            <w:vAlign w:val="center"/>
          </w:tcPr>
          <w:p w14:paraId="6852AA2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ماسه سیمان</w:t>
            </w:r>
          </w:p>
        </w:tc>
        <w:tc>
          <w:tcPr>
            <w:tcW w:w="1918" w:type="dxa"/>
            <w:vAlign w:val="center"/>
          </w:tcPr>
          <w:p w14:paraId="4656399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2100</w:t>
            </w:r>
          </w:p>
        </w:tc>
        <w:tc>
          <w:tcPr>
            <w:tcW w:w="1919" w:type="dxa"/>
            <w:vAlign w:val="center"/>
          </w:tcPr>
          <w:p w14:paraId="74EB274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1919" w:type="dxa"/>
            <w:vAlign w:val="center"/>
          </w:tcPr>
          <w:p w14:paraId="7C4E79B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42</w:t>
            </w:r>
          </w:p>
        </w:tc>
      </w:tr>
      <w:tr w:rsidR="004809E5" w14:paraId="4C9429F8" w14:textId="77777777" w:rsidTr="00477FFC">
        <w:tc>
          <w:tcPr>
            <w:tcW w:w="1138" w:type="dxa"/>
            <w:vAlign w:val="center"/>
          </w:tcPr>
          <w:p w14:paraId="54C87E7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2698" w:type="dxa"/>
            <w:vAlign w:val="center"/>
          </w:tcPr>
          <w:p w14:paraId="2AA84198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آجرکاری با آجر مجوف</w:t>
            </w:r>
          </w:p>
        </w:tc>
        <w:tc>
          <w:tcPr>
            <w:tcW w:w="1918" w:type="dxa"/>
            <w:vAlign w:val="center"/>
          </w:tcPr>
          <w:p w14:paraId="13E93E1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850</w:t>
            </w:r>
          </w:p>
        </w:tc>
        <w:tc>
          <w:tcPr>
            <w:tcW w:w="1919" w:type="dxa"/>
            <w:vAlign w:val="center"/>
          </w:tcPr>
          <w:p w14:paraId="75FE971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20</w:t>
            </w:r>
          </w:p>
        </w:tc>
        <w:tc>
          <w:tcPr>
            <w:tcW w:w="1919" w:type="dxa"/>
            <w:vAlign w:val="center"/>
          </w:tcPr>
          <w:p w14:paraId="42F859A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170</w:t>
            </w:r>
          </w:p>
        </w:tc>
      </w:tr>
      <w:tr w:rsidR="004809E5" w14:paraId="70D866B8" w14:textId="77777777" w:rsidTr="00477FFC">
        <w:tc>
          <w:tcPr>
            <w:tcW w:w="1138" w:type="dxa"/>
            <w:vAlign w:val="center"/>
          </w:tcPr>
          <w:p w14:paraId="6B1AE1D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</w:t>
            </w:r>
          </w:p>
        </w:tc>
        <w:tc>
          <w:tcPr>
            <w:tcW w:w="2698" w:type="dxa"/>
            <w:vAlign w:val="center"/>
          </w:tcPr>
          <w:p w14:paraId="0155D6C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تراورتن</w:t>
            </w:r>
          </w:p>
        </w:tc>
        <w:tc>
          <w:tcPr>
            <w:tcW w:w="1918" w:type="dxa"/>
            <w:vAlign w:val="center"/>
          </w:tcPr>
          <w:p w14:paraId="551D97F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2500</w:t>
            </w:r>
          </w:p>
        </w:tc>
        <w:tc>
          <w:tcPr>
            <w:tcW w:w="1919" w:type="dxa"/>
            <w:vAlign w:val="center"/>
          </w:tcPr>
          <w:p w14:paraId="6B5C9CE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5*0.3</w:t>
            </w:r>
          </w:p>
        </w:tc>
        <w:tc>
          <w:tcPr>
            <w:tcW w:w="1919" w:type="dxa"/>
            <w:vAlign w:val="center"/>
          </w:tcPr>
          <w:p w14:paraId="5AFB2C1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37.5</w:t>
            </w:r>
          </w:p>
        </w:tc>
      </w:tr>
      <w:tr w:rsidR="004809E5" w14:paraId="6540864A" w14:textId="77777777" w:rsidTr="00477FFC">
        <w:tc>
          <w:tcPr>
            <w:tcW w:w="1138" w:type="dxa"/>
            <w:vAlign w:val="center"/>
          </w:tcPr>
          <w:p w14:paraId="38E9894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4</w:t>
            </w:r>
          </w:p>
        </w:tc>
        <w:tc>
          <w:tcPr>
            <w:tcW w:w="2698" w:type="dxa"/>
            <w:vAlign w:val="center"/>
          </w:tcPr>
          <w:p w14:paraId="7244E42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ایزوگام</w:t>
            </w:r>
          </w:p>
        </w:tc>
        <w:tc>
          <w:tcPr>
            <w:tcW w:w="1918" w:type="dxa"/>
            <w:vAlign w:val="center"/>
          </w:tcPr>
          <w:p w14:paraId="57F27BB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----</w:t>
            </w:r>
          </w:p>
        </w:tc>
        <w:tc>
          <w:tcPr>
            <w:tcW w:w="1919" w:type="dxa"/>
            <w:vAlign w:val="center"/>
          </w:tcPr>
          <w:p w14:paraId="0C80447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1919" w:type="dxa"/>
            <w:vAlign w:val="center"/>
          </w:tcPr>
          <w:p w14:paraId="2FD04DA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15</w:t>
            </w:r>
          </w:p>
        </w:tc>
      </w:tr>
      <w:tr w:rsidR="004809E5" w14:paraId="3C8A1A52" w14:textId="77777777" w:rsidTr="00477FFC">
        <w:tc>
          <w:tcPr>
            <w:tcW w:w="1138" w:type="dxa"/>
            <w:vAlign w:val="center"/>
          </w:tcPr>
          <w:p w14:paraId="776CB7A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</w:t>
            </w:r>
          </w:p>
        </w:tc>
        <w:tc>
          <w:tcPr>
            <w:tcW w:w="2698" w:type="dxa"/>
            <w:vAlign w:val="center"/>
          </w:tcPr>
          <w:p w14:paraId="20CF25D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ماسه سیمان</w:t>
            </w:r>
          </w:p>
        </w:tc>
        <w:tc>
          <w:tcPr>
            <w:tcW w:w="1918" w:type="dxa"/>
            <w:vAlign w:val="center"/>
          </w:tcPr>
          <w:p w14:paraId="45EA7EC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2100</w:t>
            </w:r>
          </w:p>
        </w:tc>
        <w:tc>
          <w:tcPr>
            <w:tcW w:w="1919" w:type="dxa"/>
            <w:vAlign w:val="center"/>
          </w:tcPr>
          <w:p w14:paraId="500F109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2.5</w:t>
            </w:r>
          </w:p>
        </w:tc>
        <w:tc>
          <w:tcPr>
            <w:tcW w:w="1919" w:type="dxa"/>
            <w:vAlign w:val="center"/>
          </w:tcPr>
          <w:p w14:paraId="6CFCE27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52.5</w:t>
            </w:r>
          </w:p>
        </w:tc>
      </w:tr>
      <w:tr w:rsidR="004809E5" w14:paraId="0ABDC24B" w14:textId="77777777" w:rsidTr="00477FFC">
        <w:tc>
          <w:tcPr>
            <w:tcW w:w="1138" w:type="dxa"/>
            <w:vAlign w:val="center"/>
          </w:tcPr>
          <w:p w14:paraId="1920A31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6</w:t>
            </w:r>
          </w:p>
        </w:tc>
        <w:tc>
          <w:tcPr>
            <w:tcW w:w="2698" w:type="dxa"/>
            <w:vAlign w:val="center"/>
          </w:tcPr>
          <w:p w14:paraId="141E7BE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تراورتن</w:t>
            </w:r>
          </w:p>
        </w:tc>
        <w:tc>
          <w:tcPr>
            <w:tcW w:w="1918" w:type="dxa"/>
            <w:vAlign w:val="center"/>
          </w:tcPr>
          <w:p w14:paraId="7083599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2500</w:t>
            </w:r>
          </w:p>
        </w:tc>
        <w:tc>
          <w:tcPr>
            <w:tcW w:w="1919" w:type="dxa"/>
            <w:vAlign w:val="center"/>
          </w:tcPr>
          <w:p w14:paraId="7A11543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1919" w:type="dxa"/>
            <w:vAlign w:val="center"/>
          </w:tcPr>
          <w:p w14:paraId="05D9AC9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50</w:t>
            </w:r>
          </w:p>
        </w:tc>
      </w:tr>
      <w:tr w:rsidR="004809E5" w14:paraId="625F9A7D" w14:textId="77777777" w:rsidTr="00477FFC">
        <w:tc>
          <w:tcPr>
            <w:tcW w:w="7673" w:type="dxa"/>
            <w:gridSpan w:val="4"/>
            <w:vAlign w:val="center"/>
          </w:tcPr>
          <w:p w14:paraId="2CD370A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مجموع</w:t>
            </w:r>
          </w:p>
        </w:tc>
        <w:tc>
          <w:tcPr>
            <w:tcW w:w="1919" w:type="dxa"/>
            <w:vAlign w:val="center"/>
          </w:tcPr>
          <w:p w14:paraId="469522A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367</w:t>
            </w:r>
          </w:p>
        </w:tc>
      </w:tr>
    </w:tbl>
    <w:p w14:paraId="08B6993C" w14:textId="77777777" w:rsidR="004809E5" w:rsidRPr="006B2B1A" w:rsidRDefault="004809E5" w:rsidP="004809E5">
      <w:pPr>
        <w:bidi/>
        <w:spacing w:line="360" w:lineRule="auto"/>
        <w:jc w:val="center"/>
        <w:rPr>
          <w:rFonts w:cs="B Nazanin"/>
          <w:b/>
          <w:bCs/>
          <w:rtl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q=367×1.2=440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602154E2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79C243E1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ج- بار اصلاح جرم موثر لرزه ای ناشی از دیوارهای پیرامونی در طبقه بام</w:t>
      </w:r>
    </w:p>
    <w:p w14:paraId="2CB31084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708E4CE" w14:textId="4B0E9743" w:rsidR="004809E5" w:rsidRPr="002B423F" w:rsidRDefault="004809E5" w:rsidP="002B423F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bookmarkStart w:id="0" w:name="_Hlk70085704"/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Mass=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>نمادار دیوارهای بار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716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=358</m:t>
          </m:r>
          <m:f>
            <m:fPr>
              <m:type m:val="skw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  <w:bookmarkEnd w:id="0"/>
    </w:p>
    <w:p w14:paraId="7B3E62B6" w14:textId="77777777" w:rsidR="004809E5" w:rsidRDefault="004809E5" w:rsidP="004809E5">
      <w:pPr>
        <w:bidi/>
        <w:spacing w:line="360" w:lineRule="auto"/>
        <w:jc w:val="both"/>
        <w:rPr>
          <w:rFonts w:cs="B Nazanin"/>
          <w:lang w:bidi="fa-IR"/>
        </w:rPr>
      </w:pPr>
    </w:p>
    <w:p w14:paraId="6FCA58E4" w14:textId="4FABCECC" w:rsidR="002B423F" w:rsidRPr="002B423F" w:rsidRDefault="002B423F" w:rsidP="002B423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Mass=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>نما</m:t>
              </m:r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 xml:space="preserve"> </m:t>
              </m:r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>بدون دیوارهای بار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518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=259</m:t>
          </m:r>
          <m:f>
            <m:fPr>
              <m:type m:val="skw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235DE2F2" w14:textId="77777777" w:rsidR="004809E5" w:rsidRPr="005A166B" w:rsidRDefault="004809E5" w:rsidP="004809E5">
      <w:pPr>
        <w:bidi/>
        <w:spacing w:line="360" w:lineRule="auto"/>
        <w:jc w:val="both"/>
        <w:rPr>
          <w:rFonts w:cs="B Nazanin"/>
          <w:rtl/>
          <w:lang w:bidi="fa-IR"/>
        </w:rPr>
      </w:pPr>
    </w:p>
    <w:p w14:paraId="63D81715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3FA712B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9D47814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70F820B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8FC8D41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BC3C55E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07756F4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D4FA422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3588FDC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793A6CA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672723E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F958CB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7441A4D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569C707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6055161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د- بارگذاری پله</w:t>
      </w:r>
    </w:p>
    <w:p w14:paraId="350FB70D" w14:textId="316CD285" w:rsidR="004809E5" w:rsidRDefault="004809E5" w:rsidP="009B18AD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اینکه برای این پروژه از پله </w:t>
      </w:r>
      <w:r w:rsidR="005C4C1F">
        <w:rPr>
          <w:rFonts w:cs="B Nazanin" w:hint="cs"/>
          <w:sz w:val="36"/>
          <w:szCs w:val="28"/>
          <w:rtl/>
          <w:lang w:bidi="fa-IR"/>
        </w:rPr>
        <w:t>2</w:t>
      </w:r>
      <w:r>
        <w:rPr>
          <w:rFonts w:cs="B Nazanin" w:hint="cs"/>
          <w:sz w:val="36"/>
          <w:szCs w:val="28"/>
          <w:rtl/>
          <w:lang w:bidi="fa-IR"/>
        </w:rPr>
        <w:t xml:space="preserve"> رمپه استفاده شده است در ساختمان های متداول امروزه بیشتر از سیستم </w:t>
      </w:r>
      <w:r w:rsidR="005C4C1F">
        <w:rPr>
          <w:rFonts w:cs="B Nazanin" w:hint="cs"/>
          <w:sz w:val="36"/>
          <w:szCs w:val="28"/>
          <w:rtl/>
          <w:lang w:bidi="fa-IR"/>
        </w:rPr>
        <w:t>تیر میان طبقه استفاده می</w:t>
      </w:r>
      <w:r w:rsidR="005C4C1F">
        <w:rPr>
          <w:rFonts w:cs="B Nazanin"/>
          <w:sz w:val="36"/>
          <w:szCs w:val="28"/>
          <w:rtl/>
          <w:lang w:bidi="fa-IR"/>
        </w:rPr>
        <w:softHyphen/>
      </w:r>
      <w:r w:rsidR="005C4C1F">
        <w:rPr>
          <w:rFonts w:cs="B Nazanin" w:hint="cs"/>
          <w:sz w:val="36"/>
          <w:szCs w:val="28"/>
          <w:rtl/>
          <w:lang w:bidi="fa-IR"/>
        </w:rPr>
        <w:t>شود در این پروژه از این سیستم استفاده شده و نصف بار به تیر میان طبقه و نصف دیگر آن به تیر طبقه خواهد رسید.</w:t>
      </w:r>
    </w:p>
    <w:p w14:paraId="36EE4C22" w14:textId="77777777" w:rsidR="004809E5" w:rsidRPr="00C85682" w:rsidRDefault="004809E5" w:rsidP="00C1513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C85682">
        <w:rPr>
          <w:rFonts w:cs="B Nazanin" w:hint="cs"/>
          <w:b/>
          <w:bCs/>
          <w:sz w:val="36"/>
          <w:szCs w:val="28"/>
          <w:rtl/>
          <w:lang w:bidi="fa-IR"/>
        </w:rPr>
        <w:t>بار مرده</w:t>
      </w:r>
    </w:p>
    <w:p w14:paraId="6EEB891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گام اول) محاسبه بار مرده کل پله</w:t>
      </w:r>
    </w:p>
    <w:p w14:paraId="5CF74844" w14:textId="77777777" w:rsidR="004809E5" w:rsidRPr="00C94A59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36"/>
              <w:szCs w:val="28"/>
              <w:rtl/>
              <w:lang w:bidi="fa-IR"/>
            </w:rPr>
            <m:t>پله کل مرده بار=مربع متر یک وزن</m:t>
          </m:r>
          <m:r>
            <m:rPr>
              <m:sty m:val="p"/>
            </m:rPr>
            <w:rPr>
              <w:rFonts w:ascii="Cambria Math" w:hAnsi="Cambria Math" w:cs="B Nazanin"/>
              <w:sz w:val="36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36"/>
              <w:szCs w:val="28"/>
              <w:rtl/>
              <w:lang w:bidi="fa-IR"/>
            </w:rPr>
            <m:t>پله مساحت</m:t>
          </m:r>
        </m:oMath>
      </m:oMathPara>
    </w:p>
    <w:p w14:paraId="159C3DEF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A10596F" wp14:editId="6043F13B">
            <wp:extent cx="6097270" cy="5141595"/>
            <wp:effectExtent l="0" t="0" r="0" b="190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4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138"/>
        <w:gridCol w:w="2698"/>
        <w:gridCol w:w="1918"/>
        <w:gridCol w:w="1919"/>
        <w:gridCol w:w="1919"/>
      </w:tblGrid>
      <w:tr w:rsidR="004809E5" w14:paraId="4BB0DF2B" w14:textId="77777777" w:rsidTr="00477FFC">
        <w:tc>
          <w:tcPr>
            <w:tcW w:w="1138" w:type="dxa"/>
            <w:vAlign w:val="center"/>
          </w:tcPr>
          <w:p w14:paraId="2600BC83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lastRenderedPageBreak/>
              <w:t>ردیف</w:t>
            </w:r>
          </w:p>
        </w:tc>
        <w:tc>
          <w:tcPr>
            <w:tcW w:w="2698" w:type="dxa"/>
            <w:vAlign w:val="center"/>
          </w:tcPr>
          <w:p w14:paraId="054CBA6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نام بار</w:t>
            </w:r>
          </w:p>
        </w:tc>
        <w:tc>
          <w:tcPr>
            <w:tcW w:w="1918" w:type="dxa"/>
            <w:vAlign w:val="center"/>
          </w:tcPr>
          <w:p w14:paraId="6B976F2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حجم</w:t>
            </w:r>
          </w:p>
        </w:tc>
        <w:tc>
          <w:tcPr>
            <w:tcW w:w="1919" w:type="dxa"/>
            <w:vAlign w:val="center"/>
          </w:tcPr>
          <w:p w14:paraId="2B8F5F44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ضخامت</w:t>
            </w:r>
          </w:p>
        </w:tc>
        <w:tc>
          <w:tcPr>
            <w:tcW w:w="1919" w:type="dxa"/>
            <w:vAlign w:val="center"/>
          </w:tcPr>
          <w:p w14:paraId="36468D8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سطح</w:t>
            </w:r>
          </w:p>
        </w:tc>
      </w:tr>
      <w:tr w:rsidR="004809E5" w14:paraId="1BE7AEE3" w14:textId="77777777" w:rsidTr="00477FFC">
        <w:tc>
          <w:tcPr>
            <w:tcW w:w="1138" w:type="dxa"/>
            <w:vAlign w:val="center"/>
          </w:tcPr>
          <w:p w14:paraId="5B6E4E0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2698" w:type="dxa"/>
            <w:vAlign w:val="center"/>
          </w:tcPr>
          <w:p w14:paraId="31B3975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سنگ مرمر</w:t>
            </w:r>
          </w:p>
        </w:tc>
        <w:tc>
          <w:tcPr>
            <w:tcW w:w="1918" w:type="dxa"/>
            <w:vAlign w:val="center"/>
          </w:tcPr>
          <w:p w14:paraId="51C0CA2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2700</w:t>
            </w:r>
          </w:p>
        </w:tc>
        <w:tc>
          <w:tcPr>
            <w:tcW w:w="1919" w:type="dxa"/>
            <w:vAlign w:val="center"/>
          </w:tcPr>
          <w:p w14:paraId="6C1912B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1919" w:type="dxa"/>
            <w:vAlign w:val="center"/>
          </w:tcPr>
          <w:p w14:paraId="18EECAD3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54</w:t>
            </w:r>
          </w:p>
        </w:tc>
      </w:tr>
      <w:tr w:rsidR="004809E5" w14:paraId="6146FBBC" w14:textId="77777777" w:rsidTr="00477FFC">
        <w:tc>
          <w:tcPr>
            <w:tcW w:w="1138" w:type="dxa"/>
            <w:vAlign w:val="center"/>
          </w:tcPr>
          <w:p w14:paraId="222CF0B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2698" w:type="dxa"/>
            <w:vAlign w:val="center"/>
          </w:tcPr>
          <w:p w14:paraId="311B637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سنگ مرمر</w:t>
            </w:r>
          </w:p>
        </w:tc>
        <w:tc>
          <w:tcPr>
            <w:tcW w:w="1918" w:type="dxa"/>
            <w:vAlign w:val="center"/>
          </w:tcPr>
          <w:p w14:paraId="02C29A0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2700</w:t>
            </w:r>
          </w:p>
        </w:tc>
        <w:tc>
          <w:tcPr>
            <w:tcW w:w="1919" w:type="dxa"/>
            <w:vAlign w:val="center"/>
          </w:tcPr>
          <w:p w14:paraId="7E9CC0C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32*3.3</w:t>
            </w:r>
          </w:p>
        </w:tc>
        <w:tc>
          <w:tcPr>
            <w:tcW w:w="1919" w:type="dxa"/>
            <w:vAlign w:val="center"/>
          </w:tcPr>
          <w:p w14:paraId="5E9DA81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29</w:t>
            </w:r>
          </w:p>
        </w:tc>
      </w:tr>
      <w:tr w:rsidR="004809E5" w14:paraId="729E8AB2" w14:textId="77777777" w:rsidTr="00477FFC">
        <w:tc>
          <w:tcPr>
            <w:tcW w:w="1138" w:type="dxa"/>
            <w:vAlign w:val="center"/>
          </w:tcPr>
          <w:p w14:paraId="7B3432A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</w:t>
            </w:r>
          </w:p>
        </w:tc>
        <w:tc>
          <w:tcPr>
            <w:tcW w:w="2698" w:type="dxa"/>
            <w:vAlign w:val="center"/>
          </w:tcPr>
          <w:p w14:paraId="1C8875A8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بتن با خرده آجر</w:t>
            </w:r>
          </w:p>
        </w:tc>
        <w:tc>
          <w:tcPr>
            <w:tcW w:w="1918" w:type="dxa"/>
            <w:vAlign w:val="center"/>
          </w:tcPr>
          <w:p w14:paraId="3A16760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1700</w:t>
            </w:r>
          </w:p>
        </w:tc>
        <w:tc>
          <w:tcPr>
            <w:tcW w:w="1919" w:type="dxa"/>
            <w:vAlign w:val="center"/>
          </w:tcPr>
          <w:p w14:paraId="0ABB267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24*3.3</w:t>
            </w:r>
          </w:p>
        </w:tc>
        <w:tc>
          <w:tcPr>
            <w:tcW w:w="1919" w:type="dxa"/>
            <w:vAlign w:val="center"/>
          </w:tcPr>
          <w:p w14:paraId="48BF6BF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135</w:t>
            </w:r>
          </w:p>
        </w:tc>
      </w:tr>
      <w:tr w:rsidR="004809E5" w14:paraId="00E8D2CA" w14:textId="77777777" w:rsidTr="00477FFC">
        <w:tc>
          <w:tcPr>
            <w:tcW w:w="1138" w:type="dxa"/>
            <w:vAlign w:val="center"/>
          </w:tcPr>
          <w:p w14:paraId="473BBAE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4</w:t>
            </w:r>
          </w:p>
        </w:tc>
        <w:tc>
          <w:tcPr>
            <w:tcW w:w="2698" w:type="dxa"/>
            <w:vAlign w:val="center"/>
          </w:tcPr>
          <w:p w14:paraId="597F4EC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بتن آرمه</w:t>
            </w:r>
          </w:p>
        </w:tc>
        <w:tc>
          <w:tcPr>
            <w:tcW w:w="1918" w:type="dxa"/>
            <w:vAlign w:val="center"/>
          </w:tcPr>
          <w:p w14:paraId="03FEB823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2500</w:t>
            </w:r>
          </w:p>
        </w:tc>
        <w:tc>
          <w:tcPr>
            <w:tcW w:w="1919" w:type="dxa"/>
            <w:vAlign w:val="center"/>
          </w:tcPr>
          <w:p w14:paraId="5DEAC9E4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20</w:t>
            </w:r>
            <m:oMath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cos31</m:t>
                  </m:r>
                </m:den>
              </m:f>
            </m:oMath>
          </w:p>
        </w:tc>
        <w:tc>
          <w:tcPr>
            <w:tcW w:w="1919" w:type="dxa"/>
            <w:vAlign w:val="center"/>
          </w:tcPr>
          <w:p w14:paraId="13500BF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583</w:t>
            </w:r>
          </w:p>
        </w:tc>
      </w:tr>
      <w:tr w:rsidR="004809E5" w14:paraId="71173D7A" w14:textId="77777777" w:rsidTr="00477FFC">
        <w:tc>
          <w:tcPr>
            <w:tcW w:w="1138" w:type="dxa"/>
            <w:vAlign w:val="center"/>
          </w:tcPr>
          <w:p w14:paraId="7EEB35B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</w:t>
            </w:r>
          </w:p>
        </w:tc>
        <w:tc>
          <w:tcPr>
            <w:tcW w:w="2698" w:type="dxa"/>
            <w:vAlign w:val="center"/>
          </w:tcPr>
          <w:p w14:paraId="2079BA3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گچ و خاک</w:t>
            </w:r>
          </w:p>
        </w:tc>
        <w:tc>
          <w:tcPr>
            <w:tcW w:w="1918" w:type="dxa"/>
            <w:vAlign w:val="center"/>
          </w:tcPr>
          <w:p w14:paraId="78EA205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1600</w:t>
            </w:r>
          </w:p>
        </w:tc>
        <w:tc>
          <w:tcPr>
            <w:tcW w:w="1919" w:type="dxa"/>
            <w:vAlign w:val="center"/>
          </w:tcPr>
          <w:p w14:paraId="48E8225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  <m:oMath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cos31</m:t>
                  </m:r>
                </m:den>
              </m:f>
            </m:oMath>
          </w:p>
        </w:tc>
        <w:tc>
          <w:tcPr>
            <w:tcW w:w="1919" w:type="dxa"/>
            <w:vAlign w:val="center"/>
          </w:tcPr>
          <w:p w14:paraId="0C7B4BC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37</w:t>
            </w:r>
          </w:p>
        </w:tc>
      </w:tr>
      <w:tr w:rsidR="004809E5" w14:paraId="7F7B6B2E" w14:textId="77777777" w:rsidTr="00477FFC">
        <w:tc>
          <w:tcPr>
            <w:tcW w:w="1138" w:type="dxa"/>
            <w:vAlign w:val="center"/>
          </w:tcPr>
          <w:p w14:paraId="239E5AE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6</w:t>
            </w:r>
          </w:p>
        </w:tc>
        <w:tc>
          <w:tcPr>
            <w:tcW w:w="2698" w:type="dxa"/>
            <w:vAlign w:val="center"/>
          </w:tcPr>
          <w:p w14:paraId="0D11DA7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گچ</w:t>
            </w:r>
          </w:p>
        </w:tc>
        <w:tc>
          <w:tcPr>
            <w:tcW w:w="1918" w:type="dxa"/>
            <w:vAlign w:val="center"/>
          </w:tcPr>
          <w:p w14:paraId="00F791F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1300</w:t>
            </w:r>
          </w:p>
        </w:tc>
        <w:tc>
          <w:tcPr>
            <w:tcW w:w="1919" w:type="dxa"/>
            <w:vAlign w:val="center"/>
          </w:tcPr>
          <w:p w14:paraId="34A7EFE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  <m:oMath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cos31</m:t>
                  </m:r>
                </m:den>
              </m:f>
            </m:oMath>
          </w:p>
        </w:tc>
        <w:tc>
          <w:tcPr>
            <w:tcW w:w="1919" w:type="dxa"/>
            <w:vAlign w:val="center"/>
          </w:tcPr>
          <w:p w14:paraId="29AA25DD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15</w:t>
            </w:r>
          </w:p>
        </w:tc>
      </w:tr>
      <w:tr w:rsidR="004809E5" w14:paraId="7DCB56BC" w14:textId="77777777" w:rsidTr="00477FFC">
        <w:tc>
          <w:tcPr>
            <w:tcW w:w="7673" w:type="dxa"/>
            <w:gridSpan w:val="4"/>
            <w:vAlign w:val="center"/>
          </w:tcPr>
          <w:p w14:paraId="3CCBCEB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مجموع</w:t>
            </w:r>
          </w:p>
        </w:tc>
        <w:tc>
          <w:tcPr>
            <w:tcW w:w="1919" w:type="dxa"/>
            <w:vAlign w:val="center"/>
          </w:tcPr>
          <w:p w14:paraId="71C7170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853</w:t>
            </w:r>
          </w:p>
        </w:tc>
      </w:tr>
    </w:tbl>
    <w:p w14:paraId="744BB442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74F3C31" w14:textId="1FA37A50" w:rsidR="004809E5" w:rsidRPr="004F5192" w:rsidRDefault="005C4C1F" w:rsidP="009B18AD">
      <w:p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پله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مرده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853×5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=2132.5 Kgf/m </m:t>
          </m:r>
        </m:oMath>
      </m:oMathPara>
    </w:p>
    <w:p w14:paraId="2EC5D87C" w14:textId="7C01DCDF" w:rsidR="005C4C1F" w:rsidRPr="004F5192" w:rsidRDefault="005C4C1F" w:rsidP="005C4C1F">
      <w:p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پله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زنده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 w:val="28"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350×5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=875 Kgf/m </m:t>
          </m:r>
        </m:oMath>
      </m:oMathPara>
    </w:p>
    <w:p w14:paraId="55C4F326" w14:textId="77777777" w:rsidR="004F5192" w:rsidRDefault="004F5192" w:rsidP="004F5192">
      <w:p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</w:p>
    <w:p w14:paraId="7FB0E05A" w14:textId="77777777" w:rsidR="004F5192" w:rsidRDefault="004F5192" w:rsidP="004F5192">
      <w:p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</w:p>
    <w:p w14:paraId="3F9BDDF2" w14:textId="77777777" w:rsidR="004F5192" w:rsidRDefault="004F5192" w:rsidP="004F5192">
      <w:p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</w:p>
    <w:p w14:paraId="148D3FC7" w14:textId="7EDFCC9B" w:rsidR="004809E5" w:rsidRDefault="004809E5" w:rsidP="004809E5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6AB94A72" w14:textId="6169E63B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36B25813" w14:textId="72E9A74B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08C3D2A6" w14:textId="5B74DB15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2D0597FC" w14:textId="4AA472D7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21D68935" w14:textId="3E5A8DB2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32FABE88" w14:textId="586C2B37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48C2C595" w14:textId="7322AE7B" w:rsidR="005C4C1F" w:rsidRDefault="005C4C1F" w:rsidP="005C4C1F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148C9E38" w14:textId="77777777" w:rsidR="005C4C1F" w:rsidRDefault="005C4C1F" w:rsidP="005C4C1F">
      <w:pPr>
        <w:bidi/>
        <w:rPr>
          <w:rFonts w:cs="B Nazanin"/>
          <w:sz w:val="36"/>
          <w:szCs w:val="28"/>
          <w:rtl/>
          <w:lang w:bidi="fa-IR"/>
        </w:rPr>
      </w:pPr>
    </w:p>
    <w:p w14:paraId="09D47B5B" w14:textId="77777777" w:rsidR="004809E5" w:rsidRPr="004F5192" w:rsidRDefault="004809E5" w:rsidP="004F5192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F5192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و) بارگذاری آسانسور</w:t>
      </w:r>
    </w:p>
    <w:p w14:paraId="378CFF2B" w14:textId="77777777" w:rsidR="004809E5" w:rsidRPr="004F5192" w:rsidRDefault="004809E5" w:rsidP="004F5192">
      <w:pPr>
        <w:bidi/>
        <w:spacing w:line="360" w:lineRule="auto"/>
        <w:rPr>
          <w:rFonts w:cs="B Nazanin"/>
          <w:b/>
          <w:bCs/>
          <w:sz w:val="28"/>
          <w:szCs w:val="28"/>
          <w:rtl/>
        </w:rPr>
      </w:pPr>
      <w:r w:rsidRPr="004F5192">
        <w:rPr>
          <w:rFonts w:cs="B Nazanin" w:hint="cs"/>
          <w:bCs/>
          <w:sz w:val="28"/>
          <w:szCs w:val="28"/>
          <w:rtl/>
        </w:rPr>
        <w:t>نحوه اعمال بار آسانسور:</w:t>
      </w:r>
    </w:p>
    <w:p w14:paraId="3725D56F" w14:textId="77777777" w:rsidR="004809E5" w:rsidRPr="004F5192" w:rsidRDefault="004809E5" w:rsidP="004F5192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4F5192">
        <w:rPr>
          <w:rFonts w:cs="B Nazanin" w:hint="cs"/>
          <w:sz w:val="28"/>
          <w:szCs w:val="28"/>
          <w:rtl/>
        </w:rPr>
        <w:t>بار آسانسور را به چهار گروه اطراف آن در طبقه بام اختصاص می</w:t>
      </w:r>
      <w:r w:rsidRPr="004F5192">
        <w:rPr>
          <w:rFonts w:cs="B Nazanin"/>
          <w:sz w:val="28"/>
          <w:szCs w:val="28"/>
          <w:rtl/>
        </w:rPr>
        <w:softHyphen/>
      </w:r>
      <w:r w:rsidRPr="004F5192">
        <w:rPr>
          <w:rFonts w:cs="B Nazanin" w:hint="cs"/>
          <w:sz w:val="28"/>
          <w:szCs w:val="28"/>
          <w:rtl/>
        </w:rPr>
        <w:t>دهیم که مقادیر آنها نیز بصورت زیر محاسبه می</w:t>
      </w:r>
      <w:r w:rsidRPr="004F5192">
        <w:rPr>
          <w:rFonts w:cs="B Nazanin"/>
          <w:sz w:val="28"/>
          <w:szCs w:val="28"/>
          <w:rtl/>
        </w:rPr>
        <w:softHyphen/>
      </w:r>
      <w:r w:rsidRPr="004F5192">
        <w:rPr>
          <w:rFonts w:cs="B Nazanin" w:hint="cs"/>
          <w:sz w:val="28"/>
          <w:szCs w:val="28"/>
          <w:rtl/>
        </w:rPr>
        <w:t>گردد:</w:t>
      </w:r>
    </w:p>
    <w:p w14:paraId="4179E1BC" w14:textId="77777777" w:rsidR="004809E5" w:rsidRPr="004F5192" w:rsidRDefault="004809E5" w:rsidP="004F5192">
      <w:pPr>
        <w:tabs>
          <w:tab w:val="left" w:pos="5320"/>
        </w:tabs>
        <w:bidi/>
        <w:spacing w:line="360" w:lineRule="auto"/>
        <w:rPr>
          <w:rFonts w:cs="B Nazanin"/>
          <w:i/>
          <w:sz w:val="28"/>
          <w:szCs w:val="28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 xml:space="preserve"> :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m:t>بتن مخصوص وزن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m:t>ضخامت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>×(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m:t>مساحت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>)</m:t>
          </m:r>
        </m:oMath>
      </m:oMathPara>
    </w:p>
    <w:p w14:paraId="7BD5BE0A" w14:textId="0A9EE951" w:rsidR="004809E5" w:rsidRPr="004F5192" w:rsidRDefault="004809E5" w:rsidP="004F5192">
      <w:pPr>
        <w:tabs>
          <w:tab w:val="left" w:pos="5320"/>
        </w:tabs>
        <w:bidi/>
        <w:spacing w:line="360" w:lineRule="auto"/>
        <w:rPr>
          <w:rFonts w:cs="B Nazanin"/>
          <w:b/>
          <w:bCs/>
          <w:i/>
          <w:sz w:val="28"/>
          <w:szCs w:val="28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 xml:space="preserve"> : 2500×0.2×(1.6×2)=1600 </m:t>
          </m:r>
          <m:r>
            <w:rPr>
              <w:rFonts w:ascii="Cambria Math" w:hAnsi="Cambria Math" w:cs="B Nazanin"/>
              <w:sz w:val="28"/>
              <w:szCs w:val="28"/>
            </w:rPr>
            <m:t>kgf</m:t>
          </m:r>
        </m:oMath>
      </m:oMathPara>
    </w:p>
    <w:p w14:paraId="51E8702E" w14:textId="77777777" w:rsidR="004809E5" w:rsidRPr="004F5192" w:rsidRDefault="004809E5" w:rsidP="004F5192">
      <w:pPr>
        <w:tabs>
          <w:tab w:val="left" w:pos="5320"/>
        </w:tabs>
        <w:bidi/>
        <w:spacing w:line="360" w:lineRule="auto"/>
        <w:rPr>
          <w:rFonts w:cs="B Nazanin"/>
          <w:i/>
          <w:sz w:val="28"/>
          <w:szCs w:val="28"/>
          <w:rtl/>
        </w:rPr>
      </w:pPr>
    </w:p>
    <w:p w14:paraId="5D2479F0" w14:textId="77777777" w:rsidR="004809E5" w:rsidRPr="004F5192" w:rsidRDefault="004809E5" w:rsidP="004F5192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28"/>
          <w:szCs w:val="28"/>
          <w:rtl/>
        </w:rPr>
      </w:pPr>
      <w:r w:rsidRPr="004F5192">
        <w:rPr>
          <w:noProof/>
          <w:sz w:val="28"/>
          <w:szCs w:val="28"/>
        </w:rPr>
        <w:drawing>
          <wp:inline distT="0" distB="0" distL="0" distR="0" wp14:anchorId="298A52A8" wp14:editId="3A91B1ED">
            <wp:extent cx="4063041" cy="2436654"/>
            <wp:effectExtent l="0" t="0" r="0" b="1905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68329" cy="2439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6D53C" w14:textId="77777777" w:rsidR="004809E5" w:rsidRPr="004F5192" w:rsidRDefault="004809E5" w:rsidP="004F5192">
      <w:pPr>
        <w:tabs>
          <w:tab w:val="left" w:pos="5320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 w:rsidRPr="004F5192">
        <w:rPr>
          <w:rFonts w:cs="B Nazanin" w:hint="cs"/>
          <w:sz w:val="28"/>
          <w:szCs w:val="28"/>
          <w:rtl/>
        </w:rPr>
        <w:t xml:space="preserve">بار مرده تجهیزات آسانسور 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 : 1500×2=3000 </m:t>
        </m:r>
        <m:r>
          <w:rPr>
            <w:rFonts w:ascii="Cambria Math" w:hAnsi="Cambria Math" w:cs="B Nazanin"/>
            <w:sz w:val="28"/>
            <w:szCs w:val="28"/>
          </w:rPr>
          <m:t>kgf</m:t>
        </m:r>
      </m:oMath>
    </w:p>
    <w:p w14:paraId="130F51F7" w14:textId="77777777" w:rsidR="004809E5" w:rsidRPr="004F5192" w:rsidRDefault="004809E5" w:rsidP="004F5192">
      <w:pPr>
        <w:tabs>
          <w:tab w:val="left" w:pos="5320"/>
        </w:tabs>
        <w:bidi/>
        <w:spacing w:line="360" w:lineRule="auto"/>
        <w:jc w:val="both"/>
        <w:rPr>
          <w:rFonts w:cs="B Nazanin"/>
          <w:i/>
          <w:sz w:val="28"/>
          <w:szCs w:val="28"/>
          <w:rtl/>
        </w:rPr>
      </w:pPr>
      <w:r w:rsidRPr="004F5192">
        <w:rPr>
          <w:rFonts w:cs="B Nazanin" w:hint="cs"/>
          <w:i/>
          <w:sz w:val="28"/>
          <w:szCs w:val="28"/>
          <w:rtl/>
        </w:rPr>
        <w:t>ضریب ضربه طبق بند زیر مبحث ششم برابر 2 می</w:t>
      </w:r>
      <w:r w:rsidRPr="004F5192">
        <w:rPr>
          <w:rFonts w:cs="B Nazanin"/>
          <w:i/>
          <w:sz w:val="28"/>
          <w:szCs w:val="28"/>
          <w:rtl/>
        </w:rPr>
        <w:softHyphen/>
      </w:r>
      <w:r w:rsidRPr="004F5192">
        <w:rPr>
          <w:rFonts w:cs="B Nazanin" w:hint="cs"/>
          <w:i/>
          <w:sz w:val="28"/>
          <w:szCs w:val="28"/>
          <w:rtl/>
        </w:rPr>
        <w:t>باشد.</w:t>
      </w:r>
    </w:p>
    <w:p w14:paraId="4DC82B2D" w14:textId="77777777" w:rsidR="004809E5" w:rsidRPr="004F5192" w:rsidRDefault="004809E5" w:rsidP="004F5192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28"/>
          <w:szCs w:val="28"/>
          <w:rtl/>
        </w:rPr>
      </w:pPr>
      <w:r w:rsidRPr="004F5192">
        <w:rPr>
          <w:noProof/>
          <w:sz w:val="28"/>
          <w:szCs w:val="28"/>
        </w:rPr>
        <w:drawing>
          <wp:inline distT="0" distB="0" distL="0" distR="0" wp14:anchorId="0263A219" wp14:editId="434E5A1F">
            <wp:extent cx="5353050" cy="1057275"/>
            <wp:effectExtent l="0" t="0" r="0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D2AE7" w14:textId="484C125F" w:rsidR="004809E5" w:rsidRPr="004F5192" w:rsidRDefault="004809E5" w:rsidP="004F5192">
      <w:pPr>
        <w:tabs>
          <w:tab w:val="left" w:pos="5320"/>
        </w:tabs>
        <w:bidi/>
        <w:spacing w:line="360" w:lineRule="auto"/>
        <w:jc w:val="right"/>
        <w:rPr>
          <w:rFonts w:cs="B Nazanin"/>
          <w:b/>
          <w:bCs/>
          <w:i/>
          <w:sz w:val="28"/>
          <w:szCs w:val="28"/>
          <w:rtl/>
        </w:rPr>
      </w:pPr>
      <w:r w:rsidRPr="004F5192">
        <w:rPr>
          <w:rFonts w:cs="B Nazanin" w:hint="cs"/>
          <w:b/>
          <w:bCs/>
          <w:sz w:val="28"/>
          <w:szCs w:val="28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28"/>
            <w:szCs w:val="28"/>
            <w:rtl/>
          </w:rPr>
          <m:t xml:space="preserve"> گاه تکیه هر مرده بار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1600+3000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=1150 </m:t>
        </m:r>
        <m:r>
          <w:rPr>
            <w:rFonts w:ascii="Cambria Math" w:hAnsi="Cambria Math" w:cs="B Nazanin"/>
            <w:sz w:val="28"/>
            <w:szCs w:val="28"/>
          </w:rPr>
          <m:t>kgf</m:t>
        </m:r>
      </m:oMath>
    </w:p>
    <w:p w14:paraId="46D39352" w14:textId="77777777" w:rsidR="004809E5" w:rsidRPr="004F5192" w:rsidRDefault="004809E5" w:rsidP="004F5192">
      <w:pPr>
        <w:bidi/>
        <w:spacing w:line="360" w:lineRule="auto"/>
        <w:rPr>
          <w:rFonts w:cs="B Nazanin"/>
          <w:sz w:val="28"/>
          <w:szCs w:val="28"/>
        </w:rPr>
      </w:pPr>
    </w:p>
    <w:p w14:paraId="3DC77B7E" w14:textId="77777777" w:rsidR="004809E5" w:rsidRPr="004F5192" w:rsidRDefault="004809E5" w:rsidP="004F5192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28"/>
          <w:szCs w:val="28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</w:rPr>
            <w:lastRenderedPageBreak/>
            <m:t>آسانسور ظرفیت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 xml:space="preserve"> :</m:t>
          </m:r>
          <m:d>
            <m:dPr>
              <m:ctrlPr>
                <w:rPr>
                  <w:rFonts w:ascii="Cambria Math" w:hAnsi="Cambria Math" w:cs="B Nazanin"/>
                  <w:b/>
                  <w:b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6×75</m:t>
              </m:r>
            </m:e>
          </m:d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</w:rPr>
            <m:t xml:space="preserve">×2=900 </m:t>
          </m:r>
          <m:r>
            <w:rPr>
              <w:rFonts w:ascii="Cambria Math" w:hAnsi="Cambria Math" w:cs="B Nazanin"/>
              <w:sz w:val="28"/>
              <w:szCs w:val="28"/>
            </w:rPr>
            <m:t>kgf</m:t>
          </m:r>
        </m:oMath>
      </m:oMathPara>
    </w:p>
    <w:p w14:paraId="28D96E49" w14:textId="514510B5" w:rsidR="004809E5" w:rsidRPr="004F5192" w:rsidRDefault="004809E5" w:rsidP="00043ED8">
      <w:pPr>
        <w:tabs>
          <w:tab w:val="left" w:pos="5320"/>
        </w:tabs>
        <w:spacing w:line="360" w:lineRule="auto"/>
        <w:rPr>
          <w:rFonts w:cs="B Nazanin"/>
          <w:i/>
          <w:sz w:val="28"/>
          <w:szCs w:val="28"/>
          <w:rtl/>
        </w:rPr>
      </w:pPr>
      <w:r w:rsidRPr="004F5192">
        <w:rPr>
          <w:rFonts w:cs="B Nazanin" w:hint="cs"/>
          <w:sz w:val="28"/>
          <w:szCs w:val="28"/>
          <w:rtl/>
        </w:rPr>
        <w:t xml:space="preserve"> بار زنده ناشی از تردد افراد در موتورخانه 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 : 200×(1.</m:t>
        </m:r>
        <m:r>
          <w:rPr>
            <w:rFonts w:ascii="Cambria Math" w:hAnsi="Cambria Math" w:cs="B Nazanin"/>
            <w:sz w:val="28"/>
            <w:szCs w:val="28"/>
          </w:rPr>
          <m:t>6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×2)=640 </m:t>
        </m:r>
        <m:r>
          <w:rPr>
            <w:rFonts w:ascii="Cambria Math" w:hAnsi="Cambria Math" w:cs="B Nazanin"/>
            <w:sz w:val="28"/>
            <w:szCs w:val="28"/>
          </w:rPr>
          <m:t>kgf</m:t>
        </m:r>
      </m:oMath>
    </w:p>
    <w:p w14:paraId="3868B45F" w14:textId="13D9D55C" w:rsidR="004809E5" w:rsidRPr="004F5192" w:rsidRDefault="004809E5" w:rsidP="00043ED8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28"/>
          <w:szCs w:val="28"/>
          <w:rtl/>
        </w:rPr>
      </w:pPr>
      <w:r w:rsidRPr="004F5192">
        <w:rPr>
          <w:rFonts w:cs="B Nazanin" w:hint="cs"/>
          <w:b/>
          <w:bCs/>
          <w:sz w:val="28"/>
          <w:szCs w:val="28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28"/>
            <w:szCs w:val="28"/>
            <w:rtl/>
          </w:rPr>
          <m:t xml:space="preserve"> کف بر وارد زنده بار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 : 900+640=1540 </m:t>
        </m:r>
        <m:r>
          <w:rPr>
            <w:rFonts w:ascii="Cambria Math" w:hAnsi="Cambria Math" w:cs="B Nazanin"/>
            <w:sz w:val="28"/>
            <w:szCs w:val="28"/>
          </w:rPr>
          <m:t>kgf&gt;1152 Kgf</m:t>
        </m:r>
      </m:oMath>
    </w:p>
    <w:p w14:paraId="23DC6FCA" w14:textId="7001A468" w:rsidR="004809E5" w:rsidRPr="004F5192" w:rsidRDefault="004809E5" w:rsidP="004F5192">
      <w:pPr>
        <w:spacing w:line="360" w:lineRule="auto"/>
        <w:rPr>
          <w:rFonts w:cs="B Nazanin"/>
          <w:b/>
          <w:bCs/>
          <w:sz w:val="28"/>
          <w:szCs w:val="28"/>
        </w:rPr>
      </w:pPr>
      <w:r w:rsidRPr="004F5192">
        <w:rPr>
          <w:rFonts w:cs="B Nazanin" w:hint="cs"/>
          <w:b/>
          <w:bCs/>
          <w:sz w:val="28"/>
          <w:szCs w:val="28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28"/>
            <w:szCs w:val="28"/>
            <w:rtl/>
          </w:rPr>
          <m:t xml:space="preserve"> آسانسور سکوی طرفین در گاه تکیه هر زنده بار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1540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=385 </m:t>
        </m:r>
        <m:r>
          <w:rPr>
            <w:rFonts w:ascii="Cambria Math" w:hAnsi="Cambria Math" w:cs="B Nazanin"/>
            <w:sz w:val="28"/>
            <w:szCs w:val="28"/>
          </w:rPr>
          <m:t>kgf</m:t>
        </m:r>
      </m:oMath>
    </w:p>
    <w:p w14:paraId="5AB9529A" w14:textId="04B39BC7" w:rsidR="004809E5" w:rsidRPr="004F5192" w:rsidRDefault="004809E5" w:rsidP="004F5192">
      <w:pPr>
        <w:tabs>
          <w:tab w:val="left" w:pos="5320"/>
        </w:tabs>
        <w:spacing w:line="360" w:lineRule="auto"/>
        <w:rPr>
          <w:rFonts w:cs="B Nazanin"/>
          <w:sz w:val="28"/>
          <w:szCs w:val="28"/>
        </w:rPr>
      </w:pPr>
      <w:r w:rsidRPr="004F5192">
        <w:rPr>
          <w:rFonts w:cs="B Nazanin" w:hint="cs"/>
          <w:sz w:val="28"/>
          <w:szCs w:val="28"/>
          <w:rtl/>
        </w:rPr>
        <w:t>بار زنده حداقل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>: 360×</m:t>
        </m:r>
        <m:d>
          <m:dPr>
            <m:ctrlPr>
              <w:rPr>
                <w:rFonts w:ascii="Cambria Math" w:hAnsi="Cambria Math" w:cs="B Nazani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1.</m:t>
            </m:r>
            <m:r>
              <w:rPr>
                <w:rFonts w:ascii="Cambria Math" w:hAnsi="Cambria Math" w:cs="B Nazanin"/>
                <w:sz w:val="28"/>
                <w:szCs w:val="28"/>
              </w:rPr>
              <m:t>6</m:t>
            </m:r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×2</m:t>
            </m:r>
          </m:e>
        </m:d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 xml:space="preserve">=1152 </m:t>
        </m:r>
        <m:r>
          <w:rPr>
            <w:rFonts w:ascii="Cambria Math" w:hAnsi="Cambria Math" w:cs="B Nazanin"/>
            <w:sz w:val="28"/>
            <w:szCs w:val="28"/>
          </w:rPr>
          <m:t>kgf</m:t>
        </m:r>
      </m:oMath>
    </w:p>
    <w:p w14:paraId="0D6AD9C8" w14:textId="77777777" w:rsidR="00021623" w:rsidRPr="00A00089" w:rsidRDefault="00021623" w:rsidP="00021623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837C2C6" w14:textId="77777777" w:rsidR="00E9339E" w:rsidRPr="00E9339E" w:rsidRDefault="00E9339E" w:rsidP="00F77D70">
      <w:pPr>
        <w:pStyle w:val="ListParagraph"/>
        <w:numPr>
          <w:ilvl w:val="0"/>
          <w:numId w:val="3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 w:rsidRPr="00E9339E">
        <w:rPr>
          <w:rFonts w:cs="B Nazanin"/>
          <w:b/>
          <w:bCs/>
          <w:sz w:val="36"/>
          <w:szCs w:val="28"/>
          <w:rtl/>
          <w:lang w:bidi="fa-IR"/>
        </w:rPr>
        <w:t>تع</w:t>
      </w:r>
      <w:r w:rsidRPr="00E9339E">
        <w:rPr>
          <w:rFonts w:cs="B Nazanin" w:hint="cs"/>
          <w:b/>
          <w:bCs/>
          <w:sz w:val="36"/>
          <w:szCs w:val="28"/>
          <w:rtl/>
          <w:lang w:bidi="fa-IR"/>
        </w:rPr>
        <w:t>یین</w:t>
      </w:r>
      <w:r w:rsidRPr="00E9339E">
        <w:rPr>
          <w:rFonts w:cs="B Nazanin"/>
          <w:b/>
          <w:bCs/>
          <w:sz w:val="36"/>
          <w:szCs w:val="28"/>
          <w:rtl/>
          <w:lang w:bidi="fa-IR"/>
        </w:rPr>
        <w:t xml:space="preserve"> ابعاد اول</w:t>
      </w:r>
      <w:r w:rsidRPr="00E9339E">
        <w:rPr>
          <w:rFonts w:cs="B Nazanin" w:hint="cs"/>
          <w:b/>
          <w:bCs/>
          <w:sz w:val="36"/>
          <w:szCs w:val="28"/>
          <w:rtl/>
          <w:lang w:bidi="fa-IR"/>
        </w:rPr>
        <w:t>یه</w:t>
      </w:r>
      <w:r w:rsidRPr="00E9339E">
        <w:rPr>
          <w:rFonts w:cs="B Nazanin"/>
          <w:b/>
          <w:bCs/>
          <w:sz w:val="36"/>
          <w:szCs w:val="28"/>
          <w:rtl/>
          <w:lang w:bidi="fa-IR"/>
        </w:rPr>
        <w:t xml:space="preserve"> اعضا</w:t>
      </w:r>
    </w:p>
    <w:p w14:paraId="5E37C925" w14:textId="77777777" w:rsidR="00D93AAB" w:rsidRDefault="00674FE4" w:rsidP="00674FE4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FE42437" wp14:editId="194B9258">
            <wp:extent cx="5691418" cy="3223260"/>
            <wp:effectExtent l="76200" t="76200" r="138430" b="129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1379" cy="32515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14A59B" w14:textId="54EF5046" w:rsidR="009E1ECE" w:rsidRDefault="00674FE4" w:rsidP="00355ABD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با توجه به اینکه در فرمول فوق سطح بارگیر ستون لازم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بحرانی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 xml:space="preserve">ترین ستون در پلان ستون </w:t>
      </w:r>
      <w:r w:rsidR="00355ABD">
        <w:rPr>
          <w:rFonts w:cs="B Nazanin" w:hint="cs"/>
          <w:sz w:val="36"/>
          <w:szCs w:val="28"/>
          <w:rtl/>
          <w:lang w:bidi="fa-IR"/>
        </w:rPr>
        <w:t xml:space="preserve">میانی </w:t>
      </w:r>
      <w:r w:rsidR="00355ABD" w:rsidRPr="00355ABD">
        <w:rPr>
          <w:rFonts w:cs="B Nazanin"/>
          <w:sz w:val="28"/>
          <w:szCs w:val="22"/>
          <w:lang w:bidi="fa-IR"/>
        </w:rPr>
        <w:t>C-3</w:t>
      </w:r>
      <w:r w:rsidR="0015552D" w:rsidRPr="00355ABD">
        <w:rPr>
          <w:rFonts w:cs="B Nazanin" w:hint="cs"/>
          <w:sz w:val="28"/>
          <w:szCs w:val="22"/>
          <w:rtl/>
          <w:lang w:bidi="fa-IR"/>
        </w:rPr>
        <w:t xml:space="preserve"> </w:t>
      </w:r>
      <w:r w:rsidR="0015552D">
        <w:rPr>
          <w:rFonts w:cs="B Nazanin" w:hint="cs"/>
          <w:sz w:val="36"/>
          <w:szCs w:val="28"/>
          <w:rtl/>
          <w:lang w:bidi="fa-IR"/>
        </w:rPr>
        <w:t>وسط پلان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که سطح بارگیر آن برابر است با:</w:t>
      </w:r>
    </w:p>
    <w:p w14:paraId="4E184541" w14:textId="54CA6B49" w:rsidR="00674FE4" w:rsidRPr="00674FE4" w:rsidRDefault="00674FE4" w:rsidP="00996950">
      <w:pPr>
        <w:bidi/>
        <w:spacing w:line="360" w:lineRule="auto"/>
        <w:jc w:val="right"/>
        <w:rPr>
          <w:rFonts w:cs="B Nazanin"/>
          <w:b/>
          <w:bCs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 xml:space="preserve">A=18 </m:t>
          </m:r>
          <m:sSup>
            <m:sSup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lang w:bidi="fa-IR"/>
                </w:rPr>
                <m:t>2</m:t>
              </m:r>
            </m:sup>
          </m:sSup>
        </m:oMath>
      </m:oMathPara>
    </w:p>
    <w:p w14:paraId="1425BEA2" w14:textId="4524E6DD" w:rsidR="00674FE4" w:rsidRPr="00674FE4" w:rsidRDefault="00674FE4" w:rsidP="002E5BBA">
      <w:pPr>
        <w:bidi/>
        <w:spacing w:line="360" w:lineRule="auto"/>
        <w:jc w:val="right"/>
        <w:rPr>
          <w:rFonts w:cs="B Nazanin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b=250+</m:t>
          </m:r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50×2</m:t>
              </m:r>
            </m:e>
          </m:d>
          <m:r>
            <w:rPr>
              <w:rFonts w:ascii="Cambria Math" w:hAnsi="Cambria Math" w:cs="B Nazanin"/>
              <w:lang w:bidi="fa-IR"/>
            </w:rPr>
            <m:t>×</m:t>
          </m:r>
          <m:rad>
            <m:ra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radPr>
            <m:deg>
              <m:r>
                <w:rPr>
                  <w:rFonts w:ascii="Cambria Math" w:hAnsi="Cambria Math" w:cs="B Nazanin"/>
                  <w:lang w:bidi="fa-IR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18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25</m:t>
                  </m:r>
                </m:den>
              </m:f>
            </m:e>
          </m:rad>
          <m:r>
            <w:rPr>
              <w:rFonts w:ascii="Cambria Math" w:hAnsi="Cambria Math" w:cs="B Nazanin"/>
              <w:lang w:bidi="fa-IR"/>
            </w:rPr>
            <m:t>=339.62 mm ≅350 mm          (story1)</m:t>
          </m:r>
        </m:oMath>
      </m:oMathPara>
    </w:p>
    <w:p w14:paraId="070F1589" w14:textId="2D4B3430" w:rsidR="00674FE4" w:rsidRPr="00674FE4" w:rsidRDefault="00674FE4" w:rsidP="002E5BBA">
      <w:pPr>
        <w:bidi/>
        <w:spacing w:line="360" w:lineRule="auto"/>
        <w:jc w:val="right"/>
        <w:rPr>
          <w:rFonts w:cs="B Nazanin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w:lastRenderedPageBreak/>
            <m:t>b=250+</m:t>
          </m:r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50×1</m:t>
              </m:r>
            </m:e>
          </m:d>
          <m:r>
            <w:rPr>
              <w:rFonts w:ascii="Cambria Math" w:hAnsi="Cambria Math" w:cs="B Nazanin"/>
              <w:lang w:bidi="fa-IR"/>
            </w:rPr>
            <m:t>×</m:t>
          </m:r>
          <m:rad>
            <m:ra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radPr>
            <m:deg>
              <m:r>
                <w:rPr>
                  <w:rFonts w:ascii="Cambria Math" w:hAnsi="Cambria Math" w:cs="B Nazanin"/>
                  <w:lang w:bidi="fa-IR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18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25</m:t>
                  </m:r>
                </m:den>
              </m:f>
            </m:e>
          </m:rad>
          <m:r>
            <w:rPr>
              <w:rFonts w:ascii="Cambria Math" w:hAnsi="Cambria Math" w:cs="B Nazanin"/>
              <w:lang w:bidi="fa-IR"/>
            </w:rPr>
            <m:t>=294.81 mm ≅350 mm          (story2)</m:t>
          </m:r>
        </m:oMath>
      </m:oMathPara>
    </w:p>
    <w:p w14:paraId="0C5286A1" w14:textId="752FF60D" w:rsidR="002E5BBA" w:rsidRPr="000C09EC" w:rsidRDefault="00674FE4" w:rsidP="000C09EC">
      <w:pPr>
        <w:bidi/>
        <w:spacing w:line="360" w:lineRule="auto"/>
        <w:jc w:val="right"/>
        <w:rPr>
          <w:rFonts w:cs="B Nazanin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b=250+</m:t>
          </m:r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50×0</m:t>
              </m:r>
            </m:e>
          </m:d>
          <m:r>
            <w:rPr>
              <w:rFonts w:ascii="Cambria Math" w:hAnsi="Cambria Math" w:cs="B Nazanin"/>
              <w:lang w:bidi="fa-IR"/>
            </w:rPr>
            <m:t>×</m:t>
          </m:r>
          <m:rad>
            <m:ra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radPr>
            <m:deg>
              <m:r>
                <w:rPr>
                  <w:rFonts w:ascii="Cambria Math" w:hAnsi="Cambria Math" w:cs="B Nazanin"/>
                  <w:lang w:bidi="fa-IR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16.69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25</m:t>
                  </m:r>
                </m:den>
              </m:f>
            </m:e>
          </m:rad>
          <m:r>
            <w:rPr>
              <w:rFonts w:ascii="Cambria Math" w:hAnsi="Cambria Math" w:cs="B Nazanin"/>
              <w:lang w:bidi="fa-IR"/>
            </w:rPr>
            <m:t>=250 mm ≅350 mm          (story3)</m:t>
          </m:r>
        </m:oMath>
      </m:oMathPara>
    </w:p>
    <w:p w14:paraId="550374B3" w14:textId="07D60A6A" w:rsidR="00C769D6" w:rsidRDefault="00E97EA1" w:rsidP="00EC1F8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E97EA1">
        <w:rPr>
          <w:rFonts w:cs="B Nazanin" w:hint="cs"/>
          <w:sz w:val="36"/>
          <w:szCs w:val="28"/>
          <w:rtl/>
          <w:lang w:bidi="fa-IR"/>
        </w:rPr>
        <w:t xml:space="preserve">برای تیرها نیز توصیه برا این است برای فرض اولیه ارتفاع تیرها یک پانزدهم الی یک دهم دهانه در نظر گرفته شده و برای عرض تیر نیز یک </w:t>
      </w:r>
      <w:r w:rsidR="002179D0">
        <w:rPr>
          <w:rFonts w:cs="B Nazanin" w:hint="cs"/>
          <w:sz w:val="36"/>
          <w:szCs w:val="28"/>
          <w:rtl/>
          <w:lang w:bidi="fa-IR"/>
        </w:rPr>
        <w:t>دوم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الی </w:t>
      </w:r>
      <w:r w:rsidR="002179D0">
        <w:rPr>
          <w:rFonts w:cs="B Nazanin" w:hint="cs"/>
          <w:sz w:val="36"/>
          <w:szCs w:val="28"/>
          <w:rtl/>
          <w:lang w:bidi="fa-IR"/>
        </w:rPr>
        <w:t>دو سوم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ارتفاع لحاظ شود با توجه به اینکه طول بلندترین تیر در این پروژه </w:t>
      </w:r>
      <w:r w:rsidR="00355ABD">
        <w:rPr>
          <w:rFonts w:cs="B Nazanin" w:hint="cs"/>
          <w:sz w:val="36"/>
          <w:szCs w:val="28"/>
          <w:rtl/>
          <w:lang w:bidi="fa-IR"/>
        </w:rPr>
        <w:t>50</w:t>
      </w:r>
      <w:r w:rsidR="00EC1F8E">
        <w:rPr>
          <w:rFonts w:cs="B Nazanin" w:hint="cs"/>
          <w:sz w:val="36"/>
          <w:szCs w:val="28"/>
          <w:rtl/>
          <w:lang w:bidi="fa-IR"/>
        </w:rPr>
        <w:t>/</w:t>
      </w:r>
      <w:r w:rsidR="00355ABD">
        <w:rPr>
          <w:rFonts w:cs="B Nazanin" w:hint="cs"/>
          <w:sz w:val="36"/>
          <w:szCs w:val="28"/>
          <w:rtl/>
          <w:lang w:bidi="fa-IR"/>
        </w:rPr>
        <w:t>5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متر می</w:t>
      </w:r>
      <w:r w:rsidRPr="00E97EA1">
        <w:rPr>
          <w:rFonts w:cs="B Nazanin"/>
          <w:sz w:val="36"/>
          <w:szCs w:val="28"/>
          <w:rtl/>
          <w:lang w:bidi="fa-IR"/>
        </w:rPr>
        <w:softHyphen/>
      </w:r>
      <w:r w:rsidRPr="00E97EA1">
        <w:rPr>
          <w:rFonts w:cs="B Nazanin" w:hint="cs"/>
          <w:sz w:val="36"/>
          <w:szCs w:val="28"/>
          <w:rtl/>
          <w:lang w:bidi="fa-IR"/>
        </w:rPr>
        <w:t>باشد خواهیم داشت:</w:t>
      </w:r>
    </w:p>
    <w:p w14:paraId="00A0E94C" w14:textId="2BF4033B" w:rsidR="00E97EA1" w:rsidRPr="002179D0" w:rsidRDefault="00E97EA1" w:rsidP="00EC1F8E">
      <w:pPr>
        <w:bidi/>
        <w:spacing w:line="360" w:lineRule="auto"/>
        <w:jc w:val="both"/>
        <w:rPr>
          <w:rFonts w:cs="B Nazanin"/>
          <w:b/>
          <w:bCs/>
          <w:i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>h=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15</m:t>
              </m:r>
            </m:den>
          </m:f>
          <m:r>
            <w:rPr>
              <w:rFonts w:ascii="Cambria Math" w:hAnsi="Cambria Math" w:cs="B Nazanin"/>
              <w:lang w:bidi="fa-IR"/>
            </w:rPr>
            <m:t>~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10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550</m:t>
              </m:r>
            </m:e>
          </m:d>
          <m:r>
            <w:rPr>
              <w:rFonts w:ascii="Cambria Math" w:hAnsi="Cambria Math" w:cs="B Nazanin"/>
              <w:lang w:bidi="fa-IR"/>
            </w:rPr>
            <m:t>=36.67cm~55 cm→h=</m:t>
          </m:r>
          <m:r>
            <w:rPr>
              <w:rFonts w:ascii="Cambria Math" w:hAnsi="Cambria Math" w:cs="B Nazanin"/>
              <w:lang w:bidi="fa-IR"/>
            </w:rPr>
            <m:t>45 cm</m:t>
          </m:r>
        </m:oMath>
      </m:oMathPara>
    </w:p>
    <w:p w14:paraId="3822BC29" w14:textId="77777777" w:rsidR="002179D0" w:rsidRPr="002179D0" w:rsidRDefault="002179D0" w:rsidP="002179D0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426D6121" w14:textId="41A45508" w:rsidR="00EC1F8E" w:rsidRPr="00355ABD" w:rsidRDefault="002179D0" w:rsidP="001B1253">
      <w:pPr>
        <w:bidi/>
        <w:spacing w:line="360" w:lineRule="auto"/>
        <w:jc w:val="both"/>
        <w:rPr>
          <w:rFonts w:cs="B Nazanin"/>
          <w:i/>
          <w:rtl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>b=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lang w:bidi="fa-IR"/>
            </w:rPr>
            <m:t>~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3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45</m:t>
              </m:r>
            </m:e>
          </m:d>
          <m:r>
            <w:rPr>
              <w:rFonts w:ascii="Cambria Math" w:hAnsi="Cambria Math" w:cs="B Nazanin"/>
              <w:lang w:bidi="fa-IR"/>
            </w:rPr>
            <m:t>=22.5 cm~30 cm→b=30 cm</m:t>
          </m:r>
        </m:oMath>
      </m:oMathPara>
    </w:p>
    <w:p w14:paraId="585EE427" w14:textId="4B639A9D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472F48D5" w14:textId="7C09FE60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26709167" w14:textId="4786DEE1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C213C00" w14:textId="420792CF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3797DBA0" w14:textId="57D16D74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860DD4D" w14:textId="57168480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5E5FED1" w14:textId="336D4303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01B08E94" w14:textId="6D5A77FD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42BA15E8" w14:textId="77E72C89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7AA47A01" w14:textId="12E96A7B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FA6BCBD" w14:textId="5AA36025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48AC6234" w14:textId="18403AE9" w:rsidR="00355ABD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7320C433" w14:textId="77777777" w:rsidR="00355ABD" w:rsidRPr="001B1253" w:rsidRDefault="00355ABD" w:rsidP="00355ABD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793401EE" w14:textId="77777777" w:rsidR="00C012A1" w:rsidRPr="00C012A1" w:rsidRDefault="00C012A1" w:rsidP="00F77D7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C012A1">
        <w:rPr>
          <w:rFonts w:cs="B Nazanin" w:hint="cs"/>
          <w:bCs/>
          <w:noProof/>
          <w:sz w:val="36"/>
          <w:szCs w:val="28"/>
          <w:rtl/>
        </w:rPr>
        <w:lastRenderedPageBreak/>
        <w:t>محاسبه دستی برش پایه</w:t>
      </w:r>
    </w:p>
    <w:p w14:paraId="5B3B0A96" w14:textId="77777777" w:rsidR="004E2231" w:rsidRDefault="00512CA3" w:rsidP="004E2231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8C89F63" wp14:editId="43979AAA">
            <wp:extent cx="6097270" cy="1868805"/>
            <wp:effectExtent l="76200" t="76200" r="132080" b="131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88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11F18A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A1555C8" wp14:editId="0F88B453">
            <wp:extent cx="6097270" cy="3212465"/>
            <wp:effectExtent l="76200" t="76200" r="132080" b="1403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12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6BF4D3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A7A7F64" wp14:editId="1875CB64">
            <wp:extent cx="6097270" cy="3115310"/>
            <wp:effectExtent l="76200" t="76200" r="132080" b="142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153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9C3D9C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A08674F" wp14:editId="2F703371">
            <wp:extent cx="6097270" cy="4335145"/>
            <wp:effectExtent l="76200" t="76200" r="132080" b="1416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35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EF47D4A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lastRenderedPageBreak/>
        <w:t>برای محاسبه برش پایه و توزیع آن در طبقات لازم است وزن موثر لرزه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>ای سازه و ضریب زلزله را محاسبه نمائیم که برای این منظور خواهیم داشت:</w:t>
      </w:r>
    </w:p>
    <w:p w14:paraId="24773DC7" w14:textId="77777777" w:rsidR="00512CA3" w:rsidRDefault="000A04A8" w:rsidP="00512CA3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 w:rsidRPr="000A04A8">
        <w:rPr>
          <w:rFonts w:cs="B Nazanin" w:hint="cs"/>
          <w:b/>
          <w:bCs/>
          <w:i/>
          <w:sz w:val="36"/>
          <w:szCs w:val="28"/>
          <w:rtl/>
          <w:lang w:bidi="fa-IR"/>
        </w:rPr>
        <w:t>الف) محاسبه ضریب زلزله</w:t>
      </w:r>
    </w:p>
    <w:p w14:paraId="0D89B01F" w14:textId="77777777" w:rsidR="00C754D5" w:rsidRPr="00747FDC" w:rsidRDefault="00C754D5" w:rsidP="00C1513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i/>
          <w:sz w:val="28"/>
          <w:szCs w:val="28"/>
          <w:rtl/>
          <w:lang w:bidi="fa-IR"/>
        </w:rPr>
      </w:pPr>
      <w:r w:rsidRPr="00747FDC">
        <w:rPr>
          <w:rFonts w:cs="B Nazanin" w:hint="cs"/>
          <w:i/>
          <w:sz w:val="28"/>
          <w:szCs w:val="28"/>
          <w:rtl/>
          <w:lang w:bidi="fa-IR"/>
        </w:rPr>
        <w:t xml:space="preserve">جهت </w:t>
      </w:r>
      <w:r w:rsidRPr="00747FDC">
        <w:rPr>
          <w:rFonts w:cs="B Nazanin"/>
          <w:i/>
          <w:sz w:val="28"/>
          <w:szCs w:val="28"/>
          <w:lang w:bidi="fa-IR"/>
        </w:rPr>
        <w:t>X</w:t>
      </w:r>
    </w:p>
    <w:p w14:paraId="77353109" w14:textId="2731A59C" w:rsidR="000A04A8" w:rsidRDefault="00E26640" w:rsidP="00742363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E2664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18D7C265" wp14:editId="7C42BBF5">
            <wp:extent cx="6097270" cy="1843405"/>
            <wp:effectExtent l="0" t="0" r="0" b="4445"/>
            <wp:docPr id="914" name="Picture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B1209" w14:textId="507CF9F5" w:rsidR="00E26640" w:rsidRDefault="00E26640" w:rsidP="00E26640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E2664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048BA66B" wp14:editId="1F851B81">
            <wp:extent cx="6097270" cy="1189355"/>
            <wp:effectExtent l="0" t="0" r="0" b="0"/>
            <wp:docPr id="915" name="Picture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DFA87" w14:textId="6FEB3F2B" w:rsidR="00E26640" w:rsidRDefault="00E26640" w:rsidP="00E26640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E2664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00F392A9" wp14:editId="188CE2F3">
            <wp:extent cx="6097270" cy="2858770"/>
            <wp:effectExtent l="0" t="0" r="0" b="0"/>
            <wp:docPr id="916" name="Picture 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2A376" w14:textId="3B6209D4" w:rsidR="00C754D5" w:rsidRDefault="00E26640" w:rsidP="00E2664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E26640">
        <w:rPr>
          <w:rFonts w:cs="B Nazanin"/>
          <w:i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5262FAB2" wp14:editId="39FD097E">
            <wp:extent cx="6097270" cy="2033905"/>
            <wp:effectExtent l="0" t="0" r="0" b="4445"/>
            <wp:docPr id="917" name="Picture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03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5B0B8" w14:textId="77777777" w:rsidR="00C754D5" w:rsidRDefault="00C754D5" w:rsidP="00C1513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i/>
          <w:sz w:val="36"/>
          <w:szCs w:val="28"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t xml:space="preserve">جهت </w:t>
      </w:r>
      <w:r>
        <w:rPr>
          <w:rFonts w:cs="B Nazanin"/>
          <w:i/>
          <w:sz w:val="36"/>
          <w:szCs w:val="28"/>
          <w:lang w:bidi="fa-IR"/>
        </w:rPr>
        <w:t>Y</w:t>
      </w:r>
    </w:p>
    <w:p w14:paraId="539C574F" w14:textId="70A5D2FF" w:rsidR="00C754D5" w:rsidRDefault="00CB4CAC" w:rsidP="004A2D62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B4CAC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4033F4FE" wp14:editId="5A4DAAFF">
            <wp:extent cx="6097270" cy="1865630"/>
            <wp:effectExtent l="0" t="0" r="0" b="1270"/>
            <wp:docPr id="918" name="Picture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C8317" w14:textId="18D1ABB0" w:rsidR="00CB4CAC" w:rsidRDefault="00CB4CAC" w:rsidP="00CB4CAC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B4CAC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1C039E00" wp14:editId="186293ED">
            <wp:extent cx="6097270" cy="1216025"/>
            <wp:effectExtent l="0" t="0" r="0" b="3175"/>
            <wp:docPr id="919" name="Picture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21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44871" w14:textId="5BB3DC7E" w:rsidR="00CB4CAC" w:rsidRDefault="00CB4CAC" w:rsidP="00CB4CAC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B4CAC">
        <w:rPr>
          <w:rFonts w:cs="B Nazanin"/>
          <w:i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23015907" wp14:editId="78CC966D">
            <wp:extent cx="6097270" cy="2856230"/>
            <wp:effectExtent l="0" t="0" r="0" b="1270"/>
            <wp:docPr id="920" name="Picture 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5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EA238" w14:textId="1018F7CC" w:rsidR="00CB4CAC" w:rsidRDefault="00CB4CAC" w:rsidP="00CB4CAC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B4CAC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28E70861" wp14:editId="153FA18A">
            <wp:extent cx="6097270" cy="2016760"/>
            <wp:effectExtent l="0" t="0" r="0" b="2540"/>
            <wp:docPr id="921" name="Picture 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D1337" w14:textId="5232D1B2" w:rsidR="00465622" w:rsidRDefault="00465622" w:rsidP="00465622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446E2AE" w14:textId="02A36F9C" w:rsidR="00465622" w:rsidRDefault="00465622" w:rsidP="00465622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449429A" w14:textId="52FD7442" w:rsidR="00465622" w:rsidRPr="00C754D5" w:rsidRDefault="00465622" w:rsidP="00465622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FCE62C4" w14:textId="77777777" w:rsidR="004A1D08" w:rsidRDefault="004A1D08" w:rsidP="004A1D08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1BAFD6B7" w14:textId="77777777" w:rsidR="004A1D08" w:rsidRDefault="004A1D08" w:rsidP="004A1D08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43CCF855" w14:textId="77777777" w:rsidR="008A0395" w:rsidRDefault="008A0395" w:rsidP="008A0395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95FA428" w14:textId="77777777" w:rsidR="008A0395" w:rsidRDefault="008A0395" w:rsidP="008A0395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D4D8A64" w14:textId="77777777" w:rsidR="00465622" w:rsidRDefault="00465622" w:rsidP="00CB4CAC">
      <w:pPr>
        <w:bidi/>
        <w:spacing w:line="360" w:lineRule="auto"/>
        <w:rPr>
          <w:rFonts w:cs="B Nazanin"/>
          <w:i/>
          <w:sz w:val="36"/>
          <w:szCs w:val="28"/>
          <w:rtl/>
          <w:lang w:bidi="fa-IR"/>
        </w:rPr>
      </w:pPr>
    </w:p>
    <w:p w14:paraId="2C7240C3" w14:textId="77777777" w:rsidR="004A1D08" w:rsidRPr="004A1D08" w:rsidRDefault="004A1D08" w:rsidP="004A1D08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 w:rsidRPr="004A1D08"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ب) محاسبه وزن موثر لرزه</w:t>
      </w:r>
      <w:r w:rsidRPr="004A1D08">
        <w:rPr>
          <w:rFonts w:cs="B Nazanin"/>
          <w:b/>
          <w:bCs/>
          <w:i/>
          <w:sz w:val="36"/>
          <w:szCs w:val="28"/>
          <w:rtl/>
          <w:lang w:bidi="fa-IR"/>
        </w:rPr>
        <w:softHyphen/>
      </w:r>
      <w:r w:rsidRPr="004A1D08">
        <w:rPr>
          <w:rFonts w:cs="B Nazanin" w:hint="cs"/>
          <w:b/>
          <w:bCs/>
          <w:i/>
          <w:sz w:val="36"/>
          <w:szCs w:val="28"/>
          <w:rtl/>
          <w:lang w:bidi="fa-IR"/>
        </w:rPr>
        <w:t>ای سازه</w:t>
      </w:r>
    </w:p>
    <w:p w14:paraId="362B389B" w14:textId="2E4577FE" w:rsidR="004A1D08" w:rsidRDefault="00A85537" w:rsidP="0074236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t>همانطورکه مشاهده شد وزن موثر لرزه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>ای سازه برابر است با وزن مرده + وزن دیوارهای تقسیم کننده + درصدی از بار زنده و بار برف که برای محاسبه این بارها لازم است وزن هر متر مربع این پارامترها را داشته باشیم که دتایل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 xml:space="preserve">های مربوطه به این بخش در بخش </w:t>
      </w:r>
      <w:r w:rsidR="00742363">
        <w:rPr>
          <w:rFonts w:cs="B Nazanin" w:hint="cs"/>
          <w:i/>
          <w:sz w:val="36"/>
          <w:szCs w:val="28"/>
          <w:rtl/>
          <w:lang w:bidi="fa-IR"/>
        </w:rPr>
        <w:t xml:space="preserve">جزئیات </w:t>
      </w:r>
      <w:r>
        <w:rPr>
          <w:rFonts w:cs="B Nazanin" w:hint="cs"/>
          <w:i/>
          <w:sz w:val="36"/>
          <w:szCs w:val="28"/>
          <w:rtl/>
          <w:lang w:bidi="fa-IR"/>
        </w:rPr>
        <w:t>بارگذاری آورده شده است.</w:t>
      </w:r>
    </w:p>
    <w:p w14:paraId="0582F446" w14:textId="75B2AA92" w:rsidR="002F4ED5" w:rsidRDefault="002F4ED5" w:rsidP="002F4ED5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 w:rsidRPr="00A21399">
        <w:rPr>
          <w:rFonts w:cs="B Nazanin" w:hint="cs"/>
          <w:b/>
          <w:bCs/>
          <w:i/>
          <w:sz w:val="36"/>
          <w:szCs w:val="28"/>
          <w:rtl/>
          <w:lang w:bidi="fa-IR"/>
        </w:rPr>
        <w:t xml:space="preserve">وزن </w:t>
      </w:r>
      <w:r>
        <w:rPr>
          <w:rFonts w:cs="B Nazanin" w:hint="cs"/>
          <w:b/>
          <w:bCs/>
          <w:i/>
          <w:sz w:val="36"/>
          <w:szCs w:val="28"/>
          <w:rtl/>
          <w:lang w:bidi="fa-IR"/>
        </w:rPr>
        <w:t xml:space="preserve">طبقه </w:t>
      </w:r>
      <w:r w:rsidR="00CB4CAC">
        <w:rPr>
          <w:rFonts w:cs="B Nazanin" w:hint="cs"/>
          <w:b/>
          <w:bCs/>
          <w:i/>
          <w:sz w:val="36"/>
          <w:szCs w:val="28"/>
          <w:rtl/>
          <w:lang w:bidi="fa-IR"/>
        </w:rPr>
        <w:t>اول</w:t>
      </w:r>
      <w:r w:rsidR="00C049F7">
        <w:rPr>
          <w:rFonts w:cs="B Nazanin" w:hint="cs"/>
          <w:b/>
          <w:bCs/>
          <w:i/>
          <w:sz w:val="36"/>
          <w:szCs w:val="28"/>
          <w:rtl/>
          <w:lang w:bidi="fa-IR"/>
        </w:rPr>
        <w:t xml:space="preserve"> </w:t>
      </w:r>
      <w:r w:rsidR="00DA2C7F">
        <w:rPr>
          <w:rFonts w:cs="B Nazanin" w:hint="cs"/>
          <w:b/>
          <w:bCs/>
          <w:i/>
          <w:sz w:val="36"/>
          <w:szCs w:val="28"/>
          <w:rtl/>
          <w:lang w:bidi="fa-IR"/>
        </w:rPr>
        <w:t>و دوم</w:t>
      </w:r>
    </w:p>
    <w:p w14:paraId="57903871" w14:textId="77777777" w:rsidR="002F4ED5" w:rsidRPr="00A21399" w:rsidRDefault="002F4ED5" w:rsidP="002F4ED5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مرده</w:t>
      </w:r>
    </w:p>
    <w:p w14:paraId="52D23006" w14:textId="3C2FF5EE" w:rsidR="002F4ED5" w:rsidRPr="00D90F8E" w:rsidRDefault="002F4ED5" w:rsidP="002F4ED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bookmarkStart w:id="1" w:name="_Hlk70087690"/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کف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531×122.3=64941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bookmarkEnd w:id="1"/>
    <w:p w14:paraId="64894260" w14:textId="6D98F876" w:rsidR="002F4ED5" w:rsidRPr="00A21399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نمادار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716×23=16468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00C441CF" w14:textId="4A536E08" w:rsidR="002F4ED5" w:rsidRPr="00A21399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نما بدون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576×31.5=18144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286D560" w14:textId="62484798" w:rsidR="002F4ED5" w:rsidRPr="00C4591B" w:rsidRDefault="002F4ED5" w:rsidP="002F4ED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پله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853×5×2.5=10662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9B4AEAE" w14:textId="3BF3405D" w:rsidR="002F4ED5" w:rsidRPr="005448BE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ابعاد ستون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 xml:space="preserve">ها را بصورت میانگین با ابعاد </w:t>
      </w:r>
      <w:r w:rsidR="00CB4CAC">
        <w:rPr>
          <w:rFonts w:cs="B Nazanin" w:hint="cs"/>
          <w:i/>
          <w:szCs w:val="28"/>
          <w:rtl/>
          <w:lang w:bidi="fa-IR"/>
        </w:rPr>
        <w:t>35</w:t>
      </w:r>
      <w:r>
        <w:rPr>
          <w:rFonts w:cs="B Nazanin" w:hint="cs"/>
          <w:i/>
          <w:szCs w:val="28"/>
          <w:rtl/>
          <w:lang w:bidi="fa-IR"/>
        </w:rPr>
        <w:t xml:space="preserve"> در </w:t>
      </w:r>
      <w:r w:rsidR="00CB4CAC">
        <w:rPr>
          <w:rFonts w:cs="B Nazanin" w:hint="cs"/>
          <w:i/>
          <w:szCs w:val="28"/>
          <w:rtl/>
          <w:lang w:bidi="fa-IR"/>
        </w:rPr>
        <w:t>35</w:t>
      </w:r>
      <w:r>
        <w:rPr>
          <w:rFonts w:cs="B Nazanin" w:hint="cs"/>
          <w:i/>
          <w:szCs w:val="28"/>
          <w:rtl/>
          <w:lang w:bidi="fa-IR"/>
        </w:rPr>
        <w:t xml:space="preserve">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639E2BE4" w14:textId="33A78B08" w:rsidR="002F4ED5" w:rsidRPr="00C4591B" w:rsidRDefault="002F4ED5" w:rsidP="002F4ED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16×0.35×0.35×3.2×2500=15680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4606AC22" w14:textId="46ADB252" w:rsidR="002F4ED5" w:rsidRPr="003E2B02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ابعاد تیرها را بصورت میانگین با ابعاد </w:t>
      </w:r>
      <w:r w:rsidR="00DA2C7F">
        <w:rPr>
          <w:rFonts w:cs="B Nazanin" w:hint="cs"/>
          <w:i/>
          <w:szCs w:val="28"/>
          <w:rtl/>
          <w:lang w:bidi="fa-IR"/>
        </w:rPr>
        <w:t>45</w:t>
      </w:r>
      <w:r>
        <w:rPr>
          <w:rFonts w:cs="B Nazanin" w:hint="cs"/>
          <w:i/>
          <w:szCs w:val="28"/>
          <w:rtl/>
          <w:lang w:bidi="fa-IR"/>
        </w:rPr>
        <w:t xml:space="preserve"> در </w:t>
      </w:r>
      <w:r w:rsidR="00DA2C7F">
        <w:rPr>
          <w:rFonts w:cs="B Nazanin" w:hint="cs"/>
          <w:i/>
          <w:szCs w:val="28"/>
          <w:rtl/>
          <w:lang w:bidi="fa-IR"/>
        </w:rPr>
        <w:t>30</w:t>
      </w:r>
      <w:r>
        <w:rPr>
          <w:rFonts w:cs="B Nazanin" w:hint="cs"/>
          <w:i/>
          <w:szCs w:val="28"/>
          <w:rtl/>
          <w:lang w:bidi="fa-IR"/>
        </w:rPr>
        <w:t xml:space="preserve">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09067A2F" w14:textId="564B6B7E" w:rsidR="002F4ED5" w:rsidRPr="003E2B02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0.45×0.3×98.1×2500=33109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F68B3BE" w14:textId="1CDA8749" w:rsidR="002F4ED5" w:rsidRPr="0085574C" w:rsidRDefault="00000000" w:rsidP="00DA2C7F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Dead=159004 kgf</m:t>
              </m:r>
            </m:e>
          </m:nary>
        </m:oMath>
      </m:oMathPara>
    </w:p>
    <w:p w14:paraId="6EC46A1F" w14:textId="77777777" w:rsidR="002F4ED5" w:rsidRPr="00A21399" w:rsidRDefault="002F4ED5" w:rsidP="002F4ED5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زنده</w:t>
      </w:r>
    </w:p>
    <w:p w14:paraId="002808E6" w14:textId="448E8ADA" w:rsidR="002F4ED5" w:rsidRPr="00C81825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کف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200×122.3=24460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AEA06BF" w14:textId="6BFE5F27" w:rsidR="002F4ED5" w:rsidRPr="00E71DB2" w:rsidRDefault="002F4ED5" w:rsidP="002F4ED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پله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350×5×2.5=4375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F1180CB" w14:textId="62ECC463" w:rsidR="002F4ED5" w:rsidRPr="00DA2C7F" w:rsidRDefault="00000000" w:rsidP="002F4ED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Live=28835 kgf</m:t>
              </m:r>
            </m:e>
          </m:nary>
        </m:oMath>
      </m:oMathPara>
    </w:p>
    <w:p w14:paraId="2FD7A928" w14:textId="77777777" w:rsidR="00DA2C7F" w:rsidRPr="0085574C" w:rsidRDefault="00DA2C7F" w:rsidP="00DA2C7F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</w:p>
    <w:p w14:paraId="7D869E78" w14:textId="77777777" w:rsidR="002F4ED5" w:rsidRPr="00A21399" w:rsidRDefault="002F4ED5" w:rsidP="002F4ED5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بارهای تیغه بندی</w:t>
      </w:r>
    </w:p>
    <w:p w14:paraId="307A60AC" w14:textId="2163AA36" w:rsidR="002F4ED5" w:rsidRPr="00A21399" w:rsidRDefault="002F4ED5" w:rsidP="002F4E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بندی تیغه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100×122.3=12230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1DB82B8" w14:textId="77777777" w:rsidR="002F4ED5" w:rsidRPr="00A21399" w:rsidRDefault="002F4ED5" w:rsidP="002F4ED5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وزن لرزه</w:t>
      </w:r>
      <w:r>
        <w:rPr>
          <w:rFonts w:cs="B Nazanin"/>
          <w:b/>
          <w:bCs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ای طبقات</w:t>
      </w:r>
    </w:p>
    <w:p w14:paraId="4FDDA800" w14:textId="3C3FF6FA" w:rsidR="002F4ED5" w:rsidRPr="006C5073" w:rsidRDefault="00000000" w:rsidP="006C5073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=159004 +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12230 </m:t>
          </m:r>
          <m:r>
            <w:rPr>
              <w:rFonts w:ascii="Cambria Math" w:hAnsi="Cambria Math" w:cs="B Nazanin"/>
              <w:szCs w:val="28"/>
              <w:lang w:bidi="fa-IR"/>
            </w:rPr>
            <m:t>+0.2×28835 =177001 kgf</m:t>
          </m:r>
        </m:oMath>
      </m:oMathPara>
    </w:p>
    <w:p w14:paraId="62D30558" w14:textId="4DC246D8" w:rsidR="0075798C" w:rsidRDefault="0075798C" w:rsidP="00C15130">
      <w:pPr>
        <w:numPr>
          <w:ilvl w:val="0"/>
          <w:numId w:val="9"/>
        </w:numPr>
        <w:bidi/>
        <w:spacing w:line="360" w:lineRule="auto"/>
        <w:jc w:val="both"/>
        <w:rPr>
          <w:rFonts w:cs="B Nazanin"/>
          <w:bCs/>
          <w:i/>
          <w:sz w:val="36"/>
          <w:szCs w:val="28"/>
          <w:lang w:bidi="fa-IR"/>
        </w:rPr>
      </w:pPr>
      <w:r w:rsidRPr="0075798C">
        <w:rPr>
          <w:rFonts w:cs="B Nazanin" w:hint="cs"/>
          <w:bCs/>
          <w:i/>
          <w:sz w:val="36"/>
          <w:szCs w:val="28"/>
          <w:rtl/>
          <w:lang w:bidi="fa-IR"/>
        </w:rPr>
        <w:t xml:space="preserve">وزن </w:t>
      </w:r>
      <w:r>
        <w:rPr>
          <w:rFonts w:cs="B Nazanin" w:hint="cs"/>
          <w:bCs/>
          <w:i/>
          <w:sz w:val="36"/>
          <w:szCs w:val="28"/>
          <w:rtl/>
          <w:lang w:bidi="fa-IR"/>
        </w:rPr>
        <w:t xml:space="preserve">طبقه </w:t>
      </w:r>
      <w:r w:rsidR="00DA2C7F">
        <w:rPr>
          <w:rFonts w:cs="B Nazanin" w:hint="cs"/>
          <w:bCs/>
          <w:i/>
          <w:sz w:val="36"/>
          <w:szCs w:val="28"/>
          <w:rtl/>
          <w:lang w:bidi="fa-IR"/>
        </w:rPr>
        <w:t>سوم</w:t>
      </w:r>
      <w:r w:rsidR="00F4453B">
        <w:rPr>
          <w:rFonts w:cs="B Nazanin" w:hint="cs"/>
          <w:bCs/>
          <w:i/>
          <w:sz w:val="36"/>
          <w:szCs w:val="28"/>
          <w:rtl/>
          <w:lang w:bidi="fa-IR"/>
        </w:rPr>
        <w:t xml:space="preserve"> (بام)</w:t>
      </w:r>
    </w:p>
    <w:p w14:paraId="5480EF43" w14:textId="77777777" w:rsidR="00FA05E3" w:rsidRDefault="00FA05E3" w:rsidP="00C15130">
      <w:pPr>
        <w:numPr>
          <w:ilvl w:val="0"/>
          <w:numId w:val="9"/>
        </w:numPr>
        <w:bidi/>
        <w:spacing w:line="360" w:lineRule="auto"/>
        <w:jc w:val="both"/>
        <w:rPr>
          <w:rFonts w:cs="B Nazanin"/>
          <w:bCs/>
          <w:i/>
          <w:sz w:val="36"/>
          <w:szCs w:val="28"/>
          <w:lang w:bidi="fa-IR"/>
        </w:rPr>
      </w:pPr>
      <w:r>
        <w:rPr>
          <w:rFonts w:cs="B Nazanin" w:hint="cs"/>
          <w:bCs/>
          <w:i/>
          <w:sz w:val="36"/>
          <w:szCs w:val="28"/>
          <w:rtl/>
          <w:lang w:bidi="fa-IR"/>
        </w:rPr>
        <w:t>بارهای مرده</w:t>
      </w:r>
    </w:p>
    <w:p w14:paraId="7167C590" w14:textId="03B4A1C8" w:rsidR="004B705B" w:rsidRPr="00C81825" w:rsidRDefault="00ED2C7A" w:rsidP="006F26F1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576×122.3=70445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513188E" w14:textId="290A277A" w:rsidR="004B705B" w:rsidRPr="00A21399" w:rsidRDefault="004B705B" w:rsidP="00043ED8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پناه جان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440×39.5=17380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1ED6474" w14:textId="336226F7" w:rsidR="00F4453B" w:rsidRPr="00A21399" w:rsidRDefault="00F4453B" w:rsidP="00F4453B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پله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و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آسانسور اطراف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518×15=7770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0A32627" w14:textId="77777777" w:rsidR="00C965F3" w:rsidRPr="00C4591B" w:rsidRDefault="00C965F3" w:rsidP="00C965F3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پله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853×5×2.5=10662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2A2B7E2" w14:textId="1996C00B" w:rsidR="00ED2C7A" w:rsidRPr="003E2B02" w:rsidRDefault="00ED2C7A" w:rsidP="00043ED8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آسانسور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4600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B4B07DB" w14:textId="7C0B6F79" w:rsidR="00F4453B" w:rsidRPr="005448BE" w:rsidRDefault="00F4453B" w:rsidP="00F4453B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ابعاد ستون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 xml:space="preserve">ها را بصورت میانگین با ابعاد </w:t>
      </w:r>
      <w:r w:rsidR="00C965F3">
        <w:rPr>
          <w:rFonts w:cs="B Nazanin" w:hint="cs"/>
          <w:i/>
          <w:szCs w:val="28"/>
          <w:rtl/>
          <w:lang w:bidi="fa-IR"/>
        </w:rPr>
        <w:t>35</w:t>
      </w:r>
      <w:r>
        <w:rPr>
          <w:rFonts w:cs="B Nazanin" w:hint="cs"/>
          <w:i/>
          <w:szCs w:val="28"/>
          <w:rtl/>
          <w:lang w:bidi="fa-IR"/>
        </w:rPr>
        <w:t xml:space="preserve"> در </w:t>
      </w:r>
      <w:r w:rsidR="00C965F3">
        <w:rPr>
          <w:rFonts w:cs="B Nazanin" w:hint="cs"/>
          <w:i/>
          <w:szCs w:val="28"/>
          <w:rtl/>
          <w:lang w:bidi="fa-IR"/>
        </w:rPr>
        <w:t>35</w:t>
      </w:r>
      <w:r>
        <w:rPr>
          <w:rFonts w:cs="B Nazanin" w:hint="cs"/>
          <w:i/>
          <w:szCs w:val="28"/>
          <w:rtl/>
          <w:lang w:bidi="fa-IR"/>
        </w:rPr>
        <w:t xml:space="preserve">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3C69AB7C" w14:textId="77777777" w:rsidR="00C965F3" w:rsidRPr="00C4591B" w:rsidRDefault="00C965F3" w:rsidP="00C965F3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16×0.35×0.35×3.2×2500=15680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480433F5" w14:textId="063CDC30" w:rsidR="00F4453B" w:rsidRPr="003E2B02" w:rsidRDefault="00F4453B" w:rsidP="00F4453B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ابعاد تیرها را بصورت میانگین با ابعاد </w:t>
      </w:r>
      <w:r w:rsidR="00C965F3">
        <w:rPr>
          <w:rFonts w:cs="B Nazanin" w:hint="cs"/>
          <w:i/>
          <w:szCs w:val="28"/>
          <w:rtl/>
          <w:lang w:bidi="fa-IR"/>
        </w:rPr>
        <w:t>45</w:t>
      </w:r>
      <w:r>
        <w:rPr>
          <w:rFonts w:cs="B Nazanin" w:hint="cs"/>
          <w:i/>
          <w:szCs w:val="28"/>
          <w:rtl/>
          <w:lang w:bidi="fa-IR"/>
        </w:rPr>
        <w:t xml:space="preserve"> در </w:t>
      </w:r>
      <w:r w:rsidR="00C965F3">
        <w:rPr>
          <w:rFonts w:cs="B Nazanin" w:hint="cs"/>
          <w:i/>
          <w:szCs w:val="28"/>
          <w:rtl/>
          <w:lang w:bidi="fa-IR"/>
        </w:rPr>
        <w:t>30</w:t>
      </w:r>
      <w:r>
        <w:rPr>
          <w:rFonts w:cs="B Nazanin" w:hint="cs"/>
          <w:i/>
          <w:szCs w:val="28"/>
          <w:rtl/>
          <w:lang w:bidi="fa-IR"/>
        </w:rPr>
        <w:t xml:space="preserve">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278E6A5A" w14:textId="77777777" w:rsidR="00C965F3" w:rsidRPr="003E2B02" w:rsidRDefault="00C965F3" w:rsidP="00C965F3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0.45×0.3×98.1×2500=33109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0A957EBB" w14:textId="3CCF0E20" w:rsidR="00F4453B" w:rsidRPr="0085574C" w:rsidRDefault="00000000" w:rsidP="00F4453B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Dead=159646 kgf</m:t>
              </m:r>
            </m:e>
          </m:nary>
        </m:oMath>
      </m:oMathPara>
    </w:p>
    <w:p w14:paraId="0F9D835A" w14:textId="77777777" w:rsidR="00ED2C7A" w:rsidRPr="00A21399" w:rsidRDefault="00ED2C7A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زنده</w:t>
      </w:r>
    </w:p>
    <w:p w14:paraId="28C4D6C2" w14:textId="41587D7E" w:rsidR="00ED2C7A" w:rsidRPr="00C81825" w:rsidRDefault="00ED2C7A" w:rsidP="00043ED8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150×122.3=18345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2A33C07" w14:textId="77777777" w:rsidR="00C63310" w:rsidRPr="00E71DB2" w:rsidRDefault="00C63310" w:rsidP="00C6331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پله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350×5×2.5=4375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2E6A73AE" w14:textId="65D7D6DF" w:rsidR="00ED2C7A" w:rsidRPr="00E31D40" w:rsidRDefault="00ED2C7A" w:rsidP="00E31D4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آسانسور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1540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34C9A60" w14:textId="3C177864" w:rsidR="00E31D40" w:rsidRPr="00C63310" w:rsidRDefault="00000000" w:rsidP="00C63310">
      <w:pPr>
        <w:bidi/>
        <w:spacing w:line="360" w:lineRule="auto"/>
        <w:jc w:val="both"/>
        <w:rPr>
          <w:rFonts w:cs="B Nazanin"/>
          <w:i/>
          <w:szCs w:val="28"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Live=24260 kgf</m:t>
              </m:r>
            </m:e>
          </m:nary>
        </m:oMath>
      </m:oMathPara>
    </w:p>
    <w:p w14:paraId="7CCB0546" w14:textId="77777777" w:rsidR="00A21399" w:rsidRPr="004B7639" w:rsidRDefault="004B7639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بار برف</w:t>
      </w:r>
    </w:p>
    <w:p w14:paraId="0A479819" w14:textId="0AFB5AD0" w:rsidR="00575B3A" w:rsidRPr="00575B3A" w:rsidRDefault="004B7639" w:rsidP="00C6331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برف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100×122.3=12230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7A2BCEA" w14:textId="77777777" w:rsidR="00575B3A" w:rsidRPr="00575B3A" w:rsidRDefault="00575B3A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بار اصلاح جرم لرزه</w:t>
      </w:r>
      <w:r>
        <w:rPr>
          <w:rFonts w:cs="B Nazanin"/>
          <w:b/>
          <w:bCs/>
          <w:i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Cs w:val="28"/>
          <w:rtl/>
          <w:lang w:bidi="fa-IR"/>
        </w:rPr>
        <w:t>ای</w:t>
      </w:r>
    </w:p>
    <w:p w14:paraId="393641F0" w14:textId="77777777" w:rsidR="00FC1425" w:rsidRDefault="00465398" w:rsidP="00465398">
      <w:pPr>
        <w:bidi/>
        <w:spacing w:line="360" w:lineRule="auto"/>
        <w:jc w:val="both"/>
        <w:rPr>
          <w:rFonts w:cs="B Nazanin"/>
          <w:i/>
          <w:sz w:val="36"/>
          <w:szCs w:val="28"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t>برابر است با نصف وزن دیوارها.</w:t>
      </w:r>
    </w:p>
    <w:p w14:paraId="718C6170" w14:textId="571CF930" w:rsidR="009019D5" w:rsidRPr="009019D5" w:rsidRDefault="009019D5" w:rsidP="009019D5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ای لرزه جرم اصلاح 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نمادار دیوارهای</m:t>
              </m:r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نما بدون دیوار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بندی تیغه دیوارهای</m:t>
              </m:r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</m:oMath>
      </m:oMathPara>
    </w:p>
    <w:p w14:paraId="3182E9F1" w14:textId="279D0D9D" w:rsidR="00465398" w:rsidRPr="00575B3A" w:rsidRDefault="00465398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ای لرزه جرم اصلاح 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16468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18144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12230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=23421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06559DE4" w14:textId="4EFF08C7" w:rsidR="00465398" w:rsidRPr="00AF4BFD" w:rsidRDefault="00000000" w:rsidP="00406D47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3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=159646 +0.2×24260 +0.2×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12230 </m:t>
          </m:r>
          <m:r>
            <w:rPr>
              <w:rFonts w:ascii="Cambria Math" w:hAnsi="Cambria Math" w:cs="B Nazanin"/>
              <w:szCs w:val="28"/>
              <w:lang w:bidi="fa-IR"/>
            </w:rPr>
            <m:t>+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23421 </m:t>
          </m:r>
          <m:r>
            <w:rPr>
              <w:rFonts w:ascii="Cambria Math" w:hAnsi="Cambria Math" w:cs="B Nazanin"/>
              <w:szCs w:val="28"/>
              <w:lang w:bidi="fa-IR"/>
            </w:rPr>
            <m:t>=190365 kgf</m:t>
          </m:r>
        </m:oMath>
      </m:oMathPara>
    </w:p>
    <w:p w14:paraId="1D96F76A" w14:textId="77777777" w:rsidR="00AF4BFD" w:rsidRDefault="00AF4BFD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وزن خرپشته</w:t>
      </w:r>
    </w:p>
    <w:p w14:paraId="439E7134" w14:textId="00948AE6" w:rsidR="00571B9C" w:rsidRPr="00571B9C" w:rsidRDefault="00571B9C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خرپشته کف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576×16.5=9504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069AD9C" w14:textId="189F0932" w:rsidR="00571B9C" w:rsidRPr="00597B38" w:rsidRDefault="00571B9C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خرپشته کف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150×16.5=2475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1360BB7" w14:textId="492F3B56" w:rsidR="00597B38" w:rsidRPr="00571B9C" w:rsidRDefault="00597B38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خرپشته کف برف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100×16.5=1650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16C67B5" w14:textId="6ADDDA94" w:rsidR="00571B9C" w:rsidRPr="00FF448B" w:rsidRDefault="00571B9C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خرپشته ای لرزه جرم اصلاح 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>716×2.5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>518×15.7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=4961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6D39119" w14:textId="2271F580" w:rsidR="00FF448B" w:rsidRPr="003E2B02" w:rsidRDefault="00FF448B" w:rsidP="0014108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4×0.35×0.35×3.2×2500=3920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5D726025" w14:textId="293E4183" w:rsidR="00FF448B" w:rsidRPr="00571B9C" w:rsidRDefault="00FF448B" w:rsidP="00C27944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0.45×0.3×18.2×2500=6143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07DF5325" w14:textId="50719178" w:rsidR="00571B9C" w:rsidRPr="00597B38" w:rsidRDefault="00000000" w:rsidP="00C27944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خرپشته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=19567+0.2×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2475 </m:t>
          </m:r>
          <m:r>
            <w:rPr>
              <w:rFonts w:ascii="Cambria Math" w:hAnsi="Cambria Math" w:cs="B Nazanin"/>
              <w:szCs w:val="28"/>
              <w:lang w:bidi="fa-IR"/>
            </w:rPr>
            <m:t>+0.2×1650+4961=25353 kgf</m:t>
          </m:r>
        </m:oMath>
      </m:oMathPara>
    </w:p>
    <w:p w14:paraId="1D8574E8" w14:textId="77777777" w:rsidR="00597B38" w:rsidRDefault="00597B38" w:rsidP="00597B38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p w14:paraId="23E2A02E" w14:textId="77777777" w:rsidR="00E67FEE" w:rsidRDefault="00E67FEE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وزن موثر لرزه</w:t>
      </w:r>
      <w:r>
        <w:rPr>
          <w:rFonts w:cs="B Nazanin"/>
          <w:b/>
          <w:bCs/>
          <w:i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Cs w:val="28"/>
          <w:rtl/>
          <w:lang w:bidi="fa-IR"/>
        </w:rPr>
        <w:t>ای کل</w:t>
      </w:r>
    </w:p>
    <w:p w14:paraId="4827CB85" w14:textId="6E6AC857" w:rsidR="00E67FEE" w:rsidRPr="00527610" w:rsidRDefault="00000000" w:rsidP="00E67FEE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کل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3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خرپشته</m:t>
              </m:r>
            </m:sub>
          </m:sSub>
        </m:oMath>
      </m:oMathPara>
    </w:p>
    <w:p w14:paraId="39B779BE" w14:textId="42D970F9" w:rsidR="00527610" w:rsidRPr="00527610" w:rsidRDefault="00000000" w:rsidP="00406D47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کل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=177001 +177001  +190365 +25353=569720 kgf</m:t>
          </m:r>
        </m:oMath>
      </m:oMathPara>
    </w:p>
    <w:p w14:paraId="4EC6525A" w14:textId="77777777" w:rsidR="00571B9C" w:rsidRPr="00C81825" w:rsidRDefault="00571B9C" w:rsidP="00571B9C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</w:p>
    <w:p w14:paraId="295228DA" w14:textId="77777777" w:rsidR="00AF4BFD" w:rsidRDefault="00B00AE1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lastRenderedPageBreak/>
        <w:t>محاسبه برش پایه</w:t>
      </w:r>
    </w:p>
    <w:p w14:paraId="4FF60B16" w14:textId="445530FF" w:rsidR="00B00AE1" w:rsidRPr="00B00AE1" w:rsidRDefault="00000000" w:rsidP="00406D47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ux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=C.W=0.165×569720 =94004 kgf</m:t>
          </m:r>
        </m:oMath>
      </m:oMathPara>
    </w:p>
    <w:p w14:paraId="2D14274E" w14:textId="55A6B9C8" w:rsidR="00B00AE1" w:rsidRDefault="00000000" w:rsidP="00C548EC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uy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=C.W=0.165×569720 =94004 kgf</m:t>
          </m:r>
        </m:oMath>
      </m:oMathPara>
    </w:p>
    <w:p w14:paraId="7934ACC8" w14:textId="77777777" w:rsidR="00C548EC" w:rsidRDefault="00C548EC" w:rsidP="00C548EC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tbl>
      <w:tblPr>
        <w:tblStyle w:val="GridTable4-Accent51"/>
        <w:bidiVisual/>
        <w:tblW w:w="0" w:type="auto"/>
        <w:tblLook w:val="04A0" w:firstRow="1" w:lastRow="0" w:firstColumn="1" w:lastColumn="0" w:noHBand="0" w:noVBand="1"/>
      </w:tblPr>
      <w:tblGrid>
        <w:gridCol w:w="1445"/>
        <w:gridCol w:w="1855"/>
        <w:gridCol w:w="2742"/>
        <w:gridCol w:w="1141"/>
        <w:gridCol w:w="1489"/>
        <w:gridCol w:w="920"/>
      </w:tblGrid>
      <w:tr w:rsidR="00DB1CFC" w:rsidRPr="00A67BF2" w14:paraId="38BDB29A" w14:textId="77777777" w:rsidTr="00DB1C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2" w:type="dxa"/>
            <w:gridSpan w:val="6"/>
            <w:vAlign w:val="center"/>
          </w:tcPr>
          <w:p w14:paraId="74D55F80" w14:textId="06E69789" w:rsidR="00DB1CFC" w:rsidRPr="00A67BF2" w:rsidRDefault="00DB1CFC" w:rsidP="00DB1C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/>
                <w:szCs w:val="28"/>
                <w:rtl/>
                <w:lang w:bidi="fa-IR"/>
              </w:rPr>
            </w:pPr>
            <w:r w:rsidRPr="00A67BF2">
              <w:rPr>
                <w:rFonts w:cs="B Nazanin" w:hint="cs"/>
                <w:b w:val="0"/>
                <w:bCs w:val="0"/>
                <w:i/>
                <w:szCs w:val="28"/>
                <w:rtl/>
                <w:lang w:bidi="fa-IR"/>
              </w:rPr>
              <w:t>جدول توزیع نیروی برشی در طبقات</w:t>
            </w:r>
          </w:p>
        </w:tc>
      </w:tr>
      <w:tr w:rsidR="00DB1CFC" w:rsidRPr="00A67BF2" w14:paraId="39272867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60799695" w14:textId="2FD065FA" w:rsidR="00DB1CFC" w:rsidRPr="00A67BF2" w:rsidRDefault="00000000" w:rsidP="00DB1C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ui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1855" w:type="dxa"/>
            <w:vAlign w:val="center"/>
          </w:tcPr>
          <w:p w14:paraId="3392CDC3" w14:textId="5556AEFE" w:rsidR="00DB1CFC" w:rsidRPr="00A67BF2" w:rsidRDefault="00000000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ui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2742" w:type="dxa"/>
            <w:vAlign w:val="center"/>
          </w:tcPr>
          <w:p w14:paraId="21EC8071" w14:textId="30E370E4" w:rsidR="00DB1CFC" w:rsidRPr="00A67BF2" w:rsidRDefault="00000000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Sup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B Nazanin"/>
                        <w:lang w:bidi="fa-IR"/>
                      </w:rPr>
                      <m:t>k</m:t>
                    </m:r>
                  </m:sup>
                </m:sSubSup>
              </m:oMath>
            </m:oMathPara>
          </w:p>
        </w:tc>
        <w:tc>
          <w:tcPr>
            <w:tcW w:w="1141" w:type="dxa"/>
            <w:vAlign w:val="center"/>
          </w:tcPr>
          <w:p w14:paraId="09083749" w14:textId="25B09627" w:rsidR="00DB1CFC" w:rsidRPr="00A67BF2" w:rsidRDefault="00000000" w:rsidP="00DB1CFC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(m)</m:t>
                </m:r>
              </m:oMath>
            </m:oMathPara>
          </w:p>
        </w:tc>
        <w:tc>
          <w:tcPr>
            <w:tcW w:w="1489" w:type="dxa"/>
            <w:vAlign w:val="center"/>
          </w:tcPr>
          <w:p w14:paraId="1B3DA2E5" w14:textId="7D47CAE7" w:rsidR="00DB1CFC" w:rsidRPr="00A67BF2" w:rsidRDefault="00000000" w:rsidP="00DB1CFC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920" w:type="dxa"/>
            <w:vAlign w:val="center"/>
          </w:tcPr>
          <w:p w14:paraId="269EE796" w14:textId="77777777" w:rsidR="00DB1CFC" w:rsidRPr="00A67BF2" w:rsidRDefault="00DB1CFC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A67BF2">
              <w:rPr>
                <w:rFonts w:cs="B Nazanin" w:hint="cs"/>
                <w:i/>
                <w:szCs w:val="28"/>
                <w:rtl/>
                <w:lang w:bidi="fa-IR"/>
              </w:rPr>
              <w:t>طبقات</w:t>
            </w:r>
          </w:p>
        </w:tc>
      </w:tr>
      <w:tr w:rsidR="002F08BD" w:rsidRPr="00A67BF2" w14:paraId="1070AB4B" w14:textId="77777777" w:rsidTr="00B5503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6C5AFD25" w14:textId="55C8F8AF" w:rsidR="002F08BD" w:rsidRPr="002F08BD" w:rsidRDefault="002F08BD" w:rsidP="002F08BD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  <w:r w:rsidRPr="002F08BD">
              <w:rPr>
                <w:rFonts w:cs="B Nazanin"/>
                <w:b w:val="0"/>
                <w:bCs w:val="0"/>
                <w:iCs/>
                <w:lang w:bidi="fa-IR"/>
              </w:rPr>
              <w:t>48711.84</w:t>
            </w:r>
          </w:p>
        </w:tc>
        <w:tc>
          <w:tcPr>
            <w:tcW w:w="1855" w:type="dxa"/>
            <w:vAlign w:val="center"/>
          </w:tcPr>
          <w:p w14:paraId="79AE735E" w14:textId="52DDDAF2" w:rsidR="002F08BD" w:rsidRPr="00A67BF2" w:rsidRDefault="002F08BD" w:rsidP="002F08BD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48711.84</w:t>
            </w:r>
          </w:p>
        </w:tc>
        <w:tc>
          <w:tcPr>
            <w:tcW w:w="2742" w:type="dxa"/>
            <w:vAlign w:val="center"/>
          </w:tcPr>
          <w:p w14:paraId="348CD1F6" w14:textId="5B3E64EF" w:rsidR="002F08BD" w:rsidRPr="00A67BF2" w:rsidRDefault="002F08BD" w:rsidP="002F08BD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1827504</w:t>
            </w:r>
          </w:p>
        </w:tc>
        <w:tc>
          <w:tcPr>
            <w:tcW w:w="1141" w:type="dxa"/>
            <w:vAlign w:val="center"/>
          </w:tcPr>
          <w:p w14:paraId="195FAB1A" w14:textId="33030F56" w:rsidR="002F08BD" w:rsidRPr="00A67BF2" w:rsidRDefault="002F08BD" w:rsidP="002F08BD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 w:rsidRPr="00A67BF2">
              <w:rPr>
                <w:rFonts w:cs="B Nazanin"/>
                <w:iCs/>
                <w:lang w:bidi="fa-IR"/>
              </w:rPr>
              <w:t>9.</w:t>
            </w:r>
            <w:r>
              <w:rPr>
                <w:rFonts w:cs="B Nazanin"/>
                <w:iCs/>
                <w:lang w:bidi="fa-IR"/>
              </w:rPr>
              <w:t>6</w:t>
            </w:r>
          </w:p>
        </w:tc>
        <w:tc>
          <w:tcPr>
            <w:tcW w:w="1489" w:type="dxa"/>
            <w:vAlign w:val="center"/>
          </w:tcPr>
          <w:p w14:paraId="0633CB08" w14:textId="2725F27B" w:rsidR="002F08BD" w:rsidRPr="00A67BF2" w:rsidRDefault="002F08BD" w:rsidP="002F08BD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190365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0C00A96E" w14:textId="77777777" w:rsidR="002F08BD" w:rsidRPr="00A67BF2" w:rsidRDefault="002F08BD" w:rsidP="002F08BD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A67BF2">
              <w:rPr>
                <w:rFonts w:cs="B Nazanin" w:hint="cs"/>
                <w:i/>
                <w:szCs w:val="28"/>
                <w:rtl/>
                <w:lang w:bidi="fa-IR"/>
              </w:rPr>
              <w:t>3</w:t>
            </w:r>
          </w:p>
        </w:tc>
      </w:tr>
      <w:tr w:rsidR="00477FFC" w:rsidRPr="00A67BF2" w14:paraId="06A7F025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4D6816EA" w14:textId="743423F6" w:rsidR="00477FFC" w:rsidRPr="00A67BF2" w:rsidRDefault="002F08BD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  <w:r>
              <w:rPr>
                <w:rFonts w:cs="B Nazanin"/>
                <w:b w:val="0"/>
                <w:bCs w:val="0"/>
                <w:iCs/>
                <w:lang w:bidi="fa-IR"/>
              </w:rPr>
              <w:t>78906.62</w:t>
            </w:r>
          </w:p>
        </w:tc>
        <w:tc>
          <w:tcPr>
            <w:tcW w:w="1855" w:type="dxa"/>
            <w:vAlign w:val="center"/>
          </w:tcPr>
          <w:p w14:paraId="2D43F177" w14:textId="0C68B1FA" w:rsidR="00477FFC" w:rsidRPr="00A67BF2" w:rsidRDefault="002F08BD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30194.78</w:t>
            </w:r>
          </w:p>
        </w:tc>
        <w:tc>
          <w:tcPr>
            <w:tcW w:w="2742" w:type="dxa"/>
            <w:vAlign w:val="center"/>
          </w:tcPr>
          <w:p w14:paraId="22932FA2" w14:textId="0EEB2228" w:rsidR="00477FFC" w:rsidRPr="00A67BF2" w:rsidRDefault="0062260F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1132806.4</w:t>
            </w:r>
          </w:p>
        </w:tc>
        <w:tc>
          <w:tcPr>
            <w:tcW w:w="1141" w:type="dxa"/>
            <w:vAlign w:val="center"/>
          </w:tcPr>
          <w:p w14:paraId="039725AF" w14:textId="4191706D" w:rsidR="00477FFC" w:rsidRPr="00A67BF2" w:rsidRDefault="0062260F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6.4</w:t>
            </w:r>
          </w:p>
        </w:tc>
        <w:tc>
          <w:tcPr>
            <w:tcW w:w="1489" w:type="dxa"/>
            <w:vAlign w:val="center"/>
          </w:tcPr>
          <w:p w14:paraId="588D5728" w14:textId="5E6D2D48" w:rsidR="00477FFC" w:rsidRPr="00A67BF2" w:rsidRDefault="0062260F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177001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4155764B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A67BF2">
              <w:rPr>
                <w:rFonts w:cs="B Nazanin" w:hint="cs"/>
                <w:i/>
                <w:szCs w:val="28"/>
                <w:rtl/>
                <w:lang w:bidi="fa-IR"/>
              </w:rPr>
              <w:t>2</w:t>
            </w:r>
          </w:p>
        </w:tc>
      </w:tr>
      <w:tr w:rsidR="00477FFC" w:rsidRPr="00A67BF2" w14:paraId="7B3BA4DB" w14:textId="77777777" w:rsidTr="00B5503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73B46732" w14:textId="777DB29C" w:rsidR="00477FFC" w:rsidRPr="0032007E" w:rsidRDefault="002F08BD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highlight w:val="yellow"/>
                <w:rtl/>
                <w:lang w:bidi="fa-IR"/>
              </w:rPr>
            </w:pPr>
            <w:r>
              <w:rPr>
                <w:rFonts w:cs="B Nazanin"/>
                <w:b w:val="0"/>
                <w:bCs w:val="0"/>
                <w:iCs/>
                <w:highlight w:val="yellow"/>
                <w:lang w:bidi="fa-IR"/>
              </w:rPr>
              <w:t>94004.01</w:t>
            </w:r>
          </w:p>
        </w:tc>
        <w:tc>
          <w:tcPr>
            <w:tcW w:w="1855" w:type="dxa"/>
            <w:vAlign w:val="center"/>
          </w:tcPr>
          <w:p w14:paraId="6AE7EC5C" w14:textId="08B06420" w:rsidR="00477FFC" w:rsidRPr="00A67BF2" w:rsidRDefault="002F08BD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15097.39</w:t>
            </w:r>
          </w:p>
        </w:tc>
        <w:tc>
          <w:tcPr>
            <w:tcW w:w="2742" w:type="dxa"/>
            <w:vAlign w:val="center"/>
          </w:tcPr>
          <w:p w14:paraId="5E6387B8" w14:textId="64C1CA6B" w:rsidR="00477FFC" w:rsidRPr="00A67BF2" w:rsidRDefault="0062260F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566403.2</w:t>
            </w:r>
          </w:p>
        </w:tc>
        <w:tc>
          <w:tcPr>
            <w:tcW w:w="1141" w:type="dxa"/>
            <w:vAlign w:val="center"/>
          </w:tcPr>
          <w:p w14:paraId="2B5A9941" w14:textId="52A49AE5" w:rsidR="00477FFC" w:rsidRPr="00A67BF2" w:rsidRDefault="0062260F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3.2</w:t>
            </w:r>
          </w:p>
        </w:tc>
        <w:tc>
          <w:tcPr>
            <w:tcW w:w="1489" w:type="dxa"/>
            <w:vAlign w:val="center"/>
          </w:tcPr>
          <w:p w14:paraId="4DB60C4F" w14:textId="0704BBB3" w:rsidR="00477FFC" w:rsidRPr="00A67BF2" w:rsidRDefault="0062260F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177001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5C03074B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A67BF2">
              <w:rPr>
                <w:rFonts w:cs="B Nazanin" w:hint="cs"/>
                <w:i/>
                <w:szCs w:val="28"/>
                <w:rtl/>
                <w:lang w:bidi="fa-IR"/>
              </w:rPr>
              <w:t>1</w:t>
            </w:r>
          </w:p>
        </w:tc>
      </w:tr>
      <w:tr w:rsidR="00477FFC" w:rsidRPr="00A67BF2" w14:paraId="04656E84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3A3052E1" w14:textId="77777777" w:rsidR="00477FFC" w:rsidRPr="00A67BF2" w:rsidRDefault="00477FFC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</w:p>
        </w:tc>
        <w:tc>
          <w:tcPr>
            <w:tcW w:w="1855" w:type="dxa"/>
            <w:vAlign w:val="center"/>
          </w:tcPr>
          <w:p w14:paraId="6AE85C2D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</w:p>
        </w:tc>
        <w:tc>
          <w:tcPr>
            <w:tcW w:w="2742" w:type="dxa"/>
            <w:vAlign w:val="center"/>
          </w:tcPr>
          <w:p w14:paraId="6F250D66" w14:textId="43D8B909" w:rsidR="00477FFC" w:rsidRPr="00A67BF2" w:rsidRDefault="00000000" w:rsidP="007A46DB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 w:cs="B Nazanin"/>
                        <w:i/>
                        <w:iCs/>
                        <w:lang w:bidi="fa-IR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=3526713.6 kgf</m:t>
                    </m:r>
                  </m:e>
                </m:nary>
              </m:oMath>
            </m:oMathPara>
          </w:p>
        </w:tc>
        <w:tc>
          <w:tcPr>
            <w:tcW w:w="1141" w:type="dxa"/>
            <w:vAlign w:val="center"/>
          </w:tcPr>
          <w:p w14:paraId="7B800759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</w:p>
        </w:tc>
        <w:tc>
          <w:tcPr>
            <w:tcW w:w="1489" w:type="dxa"/>
            <w:vAlign w:val="center"/>
          </w:tcPr>
          <w:p w14:paraId="79A6E6ED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iCs/>
                <w:lang w:bidi="fa-IR"/>
              </w:rPr>
            </w:pPr>
          </w:p>
        </w:tc>
        <w:tc>
          <w:tcPr>
            <w:tcW w:w="920" w:type="dxa"/>
            <w:vAlign w:val="center"/>
          </w:tcPr>
          <w:p w14:paraId="12F60D35" w14:textId="77777777" w:rsidR="00477FFC" w:rsidRPr="00A67BF2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</w:p>
        </w:tc>
      </w:tr>
    </w:tbl>
    <w:p w14:paraId="424D83A3" w14:textId="2D4C9252" w:rsidR="00C548EC" w:rsidRDefault="00C548EC" w:rsidP="00A9464D">
      <w:pPr>
        <w:pStyle w:val="ListParagraph"/>
        <w:bidi/>
        <w:spacing w:after="200" w:line="360" w:lineRule="auto"/>
        <w:jc w:val="center"/>
        <w:rPr>
          <w:rFonts w:cs="B Nazanin"/>
          <w:bCs/>
          <w:noProof/>
          <w:sz w:val="36"/>
          <w:szCs w:val="28"/>
        </w:rPr>
      </w:pPr>
    </w:p>
    <w:p w14:paraId="6D9614F9" w14:textId="39753420" w:rsidR="00A9464D" w:rsidRDefault="00EE4291" w:rsidP="00A9464D">
      <w:pPr>
        <w:pStyle w:val="ListParagraph"/>
        <w:bidi/>
        <w:spacing w:after="200" w:line="360" w:lineRule="auto"/>
        <w:jc w:val="center"/>
        <w:rPr>
          <w:rFonts w:cs="B Nazanin"/>
          <w:bCs/>
          <w:noProof/>
          <w:sz w:val="36"/>
          <w:szCs w:val="28"/>
        </w:rPr>
      </w:pPr>
      <w:r w:rsidRPr="00EE4291">
        <w:rPr>
          <w:rFonts w:cs="B Nazanin"/>
          <w:bCs/>
          <w:noProof/>
          <w:sz w:val="36"/>
          <w:szCs w:val="28"/>
          <w:rtl/>
        </w:rPr>
        <w:drawing>
          <wp:inline distT="0" distB="0" distL="0" distR="0" wp14:anchorId="605D8B69" wp14:editId="7FBA2889">
            <wp:extent cx="3368332" cy="1417443"/>
            <wp:effectExtent l="0" t="0" r="381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68332" cy="141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73115" w14:textId="4DCD13C4" w:rsidR="00A9464D" w:rsidRDefault="00A9464D" w:rsidP="00A9464D">
      <w:pPr>
        <w:pStyle w:val="ListParagraph"/>
        <w:bidi/>
        <w:spacing w:after="200" w:line="360" w:lineRule="auto"/>
        <w:jc w:val="center"/>
        <w:rPr>
          <w:rFonts w:cs="B Nazanin"/>
          <w:bCs/>
          <w:noProof/>
          <w:sz w:val="36"/>
          <w:szCs w:val="28"/>
          <w:rtl/>
          <w:lang w:bidi="fa-IR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t>برش پایه سازه در نرم</w:t>
      </w:r>
      <w:r>
        <w:rPr>
          <w:rFonts w:cs="B Nazanin"/>
          <w:bCs/>
          <w:noProof/>
          <w:sz w:val="36"/>
          <w:szCs w:val="28"/>
          <w:rtl/>
          <w:lang w:bidi="fa-IR"/>
        </w:rPr>
        <w:softHyphen/>
      </w:r>
      <w:r>
        <w:rPr>
          <w:rFonts w:cs="B Nazanin" w:hint="cs"/>
          <w:bCs/>
          <w:noProof/>
          <w:sz w:val="36"/>
          <w:szCs w:val="28"/>
          <w:rtl/>
          <w:lang w:bidi="fa-IR"/>
        </w:rPr>
        <w:t>افزار</w:t>
      </w:r>
    </w:p>
    <w:p w14:paraId="2859C970" w14:textId="01158978" w:rsidR="009C63B5" w:rsidRPr="009C63B5" w:rsidRDefault="009C63B5" w:rsidP="009C63B5">
      <w:pPr>
        <w:pStyle w:val="ListParagraph"/>
        <w:numPr>
          <w:ilvl w:val="0"/>
          <w:numId w:val="6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  <w:lang w:bidi="fa-IR"/>
        </w:rPr>
      </w:pPr>
      <w:bookmarkStart w:id="2" w:name="_Hlk70125029"/>
      <w:r w:rsidRPr="009C63B5">
        <w:rPr>
          <w:rFonts w:cs="B Nazanin" w:hint="cs"/>
          <w:b/>
          <w:noProof/>
          <w:sz w:val="36"/>
          <w:szCs w:val="28"/>
          <w:rtl/>
          <w:lang w:bidi="fa-IR"/>
        </w:rPr>
        <w:t xml:space="preserve">مشاهده اختلاف </w:t>
      </w:r>
      <w:r w:rsidR="00EE4291">
        <w:rPr>
          <w:rFonts w:cs="B Nazanin" w:hint="cs"/>
          <w:b/>
          <w:noProof/>
          <w:sz w:val="36"/>
          <w:szCs w:val="28"/>
          <w:rtl/>
          <w:lang w:bidi="fa-IR"/>
        </w:rPr>
        <w:t xml:space="preserve">بسیار </w:t>
      </w:r>
      <w:r w:rsidRPr="009C63B5">
        <w:rPr>
          <w:rFonts w:cs="B Nazanin" w:hint="cs"/>
          <w:b/>
          <w:noProof/>
          <w:sz w:val="36"/>
          <w:szCs w:val="28"/>
          <w:rtl/>
          <w:lang w:bidi="fa-IR"/>
        </w:rPr>
        <w:t>کمی مابین نتایج نرم</w:t>
      </w:r>
      <w:r w:rsidRPr="009C63B5">
        <w:rPr>
          <w:rFonts w:cs="B Nazanin"/>
          <w:b/>
          <w:noProof/>
          <w:sz w:val="36"/>
          <w:szCs w:val="28"/>
          <w:rtl/>
          <w:lang w:bidi="fa-IR"/>
        </w:rPr>
        <w:softHyphen/>
      </w:r>
      <w:r w:rsidRPr="009C63B5">
        <w:rPr>
          <w:rFonts w:cs="B Nazanin" w:hint="cs"/>
          <w:b/>
          <w:noProof/>
          <w:sz w:val="36"/>
          <w:szCs w:val="28"/>
          <w:rtl/>
          <w:lang w:bidi="fa-IR"/>
        </w:rPr>
        <w:t>افزار و نتایج دستی وجود دارد.</w:t>
      </w:r>
    </w:p>
    <w:bookmarkEnd w:id="2"/>
    <w:p w14:paraId="79F7AB50" w14:textId="77777777" w:rsidR="00EE4291" w:rsidRDefault="00EE4291" w:rsidP="00A7031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9A84758" w14:textId="77777777" w:rsidR="00EE4291" w:rsidRDefault="00EE4291" w:rsidP="00EE429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6F1111DF" w14:textId="77777777" w:rsidR="00EE4291" w:rsidRDefault="00EE4291" w:rsidP="00EE429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B686C12" w14:textId="77777777" w:rsidR="00EE4291" w:rsidRDefault="00EE4291" w:rsidP="00EE429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4521CB99" w14:textId="1B0F4DE6" w:rsidR="0088587C" w:rsidRDefault="0088587C" w:rsidP="0088587C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کنترل واژگونی</w:t>
      </w:r>
    </w:p>
    <w:p w14:paraId="5223DAFD" w14:textId="43D1EF9F" w:rsidR="0088587C" w:rsidRDefault="00AB6629" w:rsidP="00AB6629">
      <w:pPr>
        <w:pStyle w:val="ListParagraph"/>
        <w:numPr>
          <w:ilvl w:val="0"/>
          <w:numId w:val="5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t>محاسبه لنگر مقاوم</w:t>
      </w:r>
    </w:p>
    <w:bookmarkStart w:id="3" w:name="_Hlk70126123"/>
    <w:p w14:paraId="67E27A4E" w14:textId="6A368B5C" w:rsidR="00AB6629" w:rsidRPr="00BF5AF2" w:rsidRDefault="00000000" w:rsidP="00AB6629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2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M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o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2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F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h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1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2"/>
            </w:rPr>
            <m:t>+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F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h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2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2"/>
            </w:rPr>
            <m:t>+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F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3</m:t>
              </m:r>
            </m:sub>
          </m:sSub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h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3</m:t>
              </m:r>
            </m:sub>
          </m:sSub>
        </m:oMath>
      </m:oMathPara>
    </w:p>
    <w:bookmarkEnd w:id="3"/>
    <w:p w14:paraId="0E96FC41" w14:textId="550B9AFF" w:rsidR="00BF5AF2" w:rsidRPr="00C73C87" w:rsidRDefault="00000000" w:rsidP="00BF5AF2">
      <w:pPr>
        <w:bidi/>
        <w:spacing w:after="200" w:line="360" w:lineRule="auto"/>
        <w:jc w:val="both"/>
        <w:rPr>
          <w:rFonts w:cs="B Nazanin"/>
          <w:bCs/>
          <w:i/>
          <w:noProof/>
          <w:sz w:val="28"/>
          <w:szCs w:val="22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M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o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2"/>
            </w:rPr>
            <m:t>=</m:t>
          </m:r>
          <m:d>
            <m:d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d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94004.01×3.2</m:t>
              </m:r>
            </m:e>
          </m:d>
          <m:r>
            <w:rPr>
              <w:rFonts w:ascii="Cambria Math" w:hAnsi="Cambria Math" w:cs="B Nazanin"/>
              <w:noProof/>
              <w:sz w:val="28"/>
              <w:szCs w:val="22"/>
            </w:rPr>
            <m:t>+</m:t>
          </m:r>
          <m:d>
            <m:d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d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78906.62×6.4</m:t>
              </m:r>
            </m:e>
          </m:d>
          <m:r>
            <w:rPr>
              <w:rFonts w:ascii="Cambria Math" w:hAnsi="Cambria Math" w:cs="B Nazanin"/>
              <w:noProof/>
              <w:sz w:val="28"/>
              <w:szCs w:val="22"/>
            </w:rPr>
            <m:t>+</m:t>
          </m:r>
          <m:d>
            <m:d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2"/>
                </w:rPr>
              </m:ctrlPr>
            </m:dPr>
            <m:e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>48711.84×9.6</m:t>
              </m:r>
            </m:e>
          </m:d>
          <m:r>
            <w:rPr>
              <w:rFonts w:ascii="Cambria Math" w:hAnsi="Cambria Math" w:cs="B Nazanin"/>
              <w:noProof/>
              <w:sz w:val="28"/>
              <w:szCs w:val="22"/>
            </w:rPr>
            <m:t>=1273449 kgf.m</m:t>
          </m:r>
        </m:oMath>
      </m:oMathPara>
    </w:p>
    <w:p w14:paraId="08C537D1" w14:textId="59F8BA19" w:rsidR="0088587C" w:rsidRDefault="00C73C87" w:rsidP="00C73C87">
      <w:pPr>
        <w:pStyle w:val="ListParagraph"/>
        <w:numPr>
          <w:ilvl w:val="0"/>
          <w:numId w:val="5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t>محاسبه لنگر واژگونی</w:t>
      </w:r>
    </w:p>
    <w:p w14:paraId="3608424D" w14:textId="6E893ED7" w:rsidR="00C73C87" w:rsidRPr="00141373" w:rsidRDefault="00000000" w:rsidP="00C73C87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R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W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Total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8"/>
            </w:rPr>
            <m:t>×</m:t>
          </m:r>
          <m:f>
            <m:fPr>
              <m:type m:val="skw"/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H</m:t>
              </m:r>
            </m:num>
            <m:den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2</m:t>
              </m:r>
            </m:den>
          </m:f>
        </m:oMath>
      </m:oMathPara>
    </w:p>
    <w:p w14:paraId="594B255C" w14:textId="30706DAD" w:rsidR="00141373" w:rsidRPr="002A20F9" w:rsidRDefault="00000000" w:rsidP="00141373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R</m:t>
              </m:r>
            </m:sub>
          </m:sSub>
          <m:r>
            <w:rPr>
              <w:rFonts w:ascii="Cambria Math" w:hAnsi="Cambria Math" w:cs="B Nazanin"/>
              <w:noProof/>
              <w:sz w:val="28"/>
              <w:szCs w:val="28"/>
            </w:rPr>
            <m:t>=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569720 </m:t>
          </m:r>
          <m:r>
            <w:rPr>
              <w:rFonts w:ascii="Cambria Math" w:hAnsi="Cambria Math" w:cs="B Nazanin"/>
              <w:noProof/>
              <w:sz w:val="28"/>
              <w:szCs w:val="28"/>
            </w:rPr>
            <m:t>×</m:t>
          </m:r>
          <m:f>
            <m:fPr>
              <m:type m:val="skw"/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11.5</m:t>
              </m:r>
            </m:num>
            <m:den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>2</m:t>
              </m:r>
            </m:den>
          </m:f>
          <m:r>
            <w:rPr>
              <w:rFonts w:ascii="Cambria Math" w:hAnsi="Cambria Math" w:cs="B Nazanin"/>
              <w:noProof/>
              <w:sz w:val="28"/>
              <w:szCs w:val="28"/>
            </w:rPr>
            <m:t>=13103560 kgf.m</m:t>
          </m:r>
        </m:oMath>
      </m:oMathPara>
    </w:p>
    <w:p w14:paraId="223CA43C" w14:textId="282E4697" w:rsidR="00141373" w:rsidRDefault="002A20F9" w:rsidP="002A20F9">
      <w:pPr>
        <w:pStyle w:val="ListParagraph"/>
        <w:numPr>
          <w:ilvl w:val="0"/>
          <w:numId w:val="5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t>محاسبه ضریب اطمینان</w:t>
      </w:r>
    </w:p>
    <w:p w14:paraId="1256CC00" w14:textId="72F70337" w:rsidR="002A20F9" w:rsidRPr="00303E45" w:rsidRDefault="00303E45" w:rsidP="002A20F9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  <m:oMathPara>
        <m:oMath>
          <m:r>
            <w:rPr>
              <w:rFonts w:ascii="Cambria Math" w:hAnsi="Cambria Math" w:cs="B Nazanin"/>
              <w:noProof/>
              <w:sz w:val="28"/>
              <w:szCs w:val="28"/>
            </w:rPr>
            <m:t>F.S=</m:t>
          </m:r>
          <m:f>
            <m:f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bCs/>
                      <w:i/>
                      <w:noProof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noProof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noProof/>
                      <w:sz w:val="28"/>
                      <w:szCs w:val="28"/>
                    </w:rPr>
                    <m:t>R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B Nazanin"/>
                      <w:bCs/>
                      <w:i/>
                      <w:noProof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noProof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noProof/>
                      <w:sz w:val="28"/>
                      <w:szCs w:val="28"/>
                    </w:rPr>
                    <m:t>o</m:t>
                  </m:r>
                </m:sub>
              </m:sSub>
            </m:den>
          </m:f>
          <m:r>
            <w:rPr>
              <w:rFonts w:ascii="Cambria Math" w:hAnsi="Cambria Math" w:cs="B Nazanin"/>
              <w:noProof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B Nazanin"/>
                  <w:bCs/>
                  <w:i/>
                  <w:noProof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B Nazanin"/>
                  <w:noProof/>
                  <w:sz w:val="28"/>
                  <w:szCs w:val="28"/>
                </w:rPr>
                <m:t xml:space="preserve">13103560 </m:t>
              </m:r>
            </m:num>
            <m:den>
              <m:r>
                <w:rPr>
                  <w:rFonts w:ascii="Cambria Math" w:hAnsi="Cambria Math" w:cs="B Nazanin"/>
                  <w:noProof/>
                  <w:sz w:val="28"/>
                  <w:szCs w:val="22"/>
                </w:rPr>
                <m:t xml:space="preserve">1273449 </m:t>
              </m:r>
            </m:den>
          </m:f>
          <m:r>
            <w:rPr>
              <w:rFonts w:ascii="Cambria Math" w:hAnsi="Cambria Math" w:cs="B Nazanin"/>
              <w:noProof/>
              <w:sz w:val="28"/>
              <w:szCs w:val="28"/>
            </w:rPr>
            <m:t>=10.29&gt;1.0   .ok</m:t>
          </m:r>
        </m:oMath>
      </m:oMathPara>
    </w:p>
    <w:p w14:paraId="32321524" w14:textId="24EE2FF0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60B1BDE3" w14:textId="1DCE940B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19123706" w14:textId="6AD5B087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22E21299" w14:textId="55F02C41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79DEAE0C" w14:textId="6EC80CE6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0BA3CE37" w14:textId="262AD4CC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54324E28" w14:textId="28ED2947" w:rsid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61A52986" w14:textId="77777777" w:rsidR="00303E45" w:rsidRPr="00303E45" w:rsidRDefault="00303E45" w:rsidP="00303E45">
      <w:pPr>
        <w:bidi/>
        <w:spacing w:after="200" w:line="360" w:lineRule="auto"/>
        <w:jc w:val="both"/>
        <w:rPr>
          <w:rFonts w:cs="B Nazanin"/>
          <w:bCs/>
          <w:noProof/>
          <w:sz w:val="28"/>
          <w:szCs w:val="28"/>
        </w:rPr>
      </w:pPr>
    </w:p>
    <w:p w14:paraId="584BBB7A" w14:textId="6DD3C92D" w:rsidR="00AE3773" w:rsidRDefault="00AE3773" w:rsidP="00F77D7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 w:rsidRPr="00AE3773">
        <w:rPr>
          <w:rFonts w:cs="B Nazanin" w:hint="cs"/>
          <w:bCs/>
          <w:noProof/>
          <w:sz w:val="36"/>
          <w:szCs w:val="28"/>
          <w:rtl/>
        </w:rPr>
        <w:lastRenderedPageBreak/>
        <w:t>تحلیل تقریبی دستی برای بارهای ثقلی و جانبی</w:t>
      </w:r>
    </w:p>
    <w:p w14:paraId="6C642264" w14:textId="77777777" w:rsidR="00826489" w:rsidRPr="00826489" w:rsidRDefault="00826489" w:rsidP="00C15130">
      <w:pPr>
        <w:pStyle w:val="ListParagraph"/>
        <w:numPr>
          <w:ilvl w:val="0"/>
          <w:numId w:val="9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t>تحلیل یکدهم دهانه</w:t>
      </w:r>
    </w:p>
    <w:p w14:paraId="588845D2" w14:textId="77777777" w:rsidR="00DB1CFC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7E7245B2" wp14:editId="00E8C118">
            <wp:extent cx="6097270" cy="2718435"/>
            <wp:effectExtent l="0" t="0" r="0" b="5715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71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B6DEA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7C4459E8" wp14:editId="653A0F38">
            <wp:extent cx="6097270" cy="3973195"/>
            <wp:effectExtent l="0" t="0" r="0" b="825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4A80A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7F66B8F9" wp14:editId="22D31C4C">
            <wp:extent cx="6097270" cy="1292860"/>
            <wp:effectExtent l="0" t="0" r="0" b="254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F4F30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17F1628F" wp14:editId="225EBE59">
            <wp:extent cx="6097270" cy="3636010"/>
            <wp:effectExtent l="0" t="0" r="0" b="254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DD02F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27B9313A" wp14:editId="06A25032">
            <wp:extent cx="6097270" cy="992505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87C8F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BEB44A4" wp14:editId="2BB4FD14">
            <wp:extent cx="6097270" cy="348615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F397D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595DB644" wp14:editId="7B262BE9">
            <wp:extent cx="6097270" cy="221361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D4B72" w14:textId="77777777" w:rsidR="00DE3CB2" w:rsidRDefault="00DE3CB2" w:rsidP="00DE3CB2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lang w:bidi="fa-IR"/>
        </w:rPr>
      </w:pPr>
      <w:r>
        <w:rPr>
          <w:noProof/>
        </w:rPr>
        <w:drawing>
          <wp:inline distT="0" distB="0" distL="0" distR="0" wp14:anchorId="026F885A" wp14:editId="0BCE9E2B">
            <wp:extent cx="6097270" cy="1827530"/>
            <wp:effectExtent l="0" t="0" r="0" b="127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B22DB" w14:textId="27AB5857" w:rsidR="00F709A3" w:rsidRPr="0001204E" w:rsidRDefault="00DE3CB2" w:rsidP="0001204E">
      <w:pPr>
        <w:tabs>
          <w:tab w:val="left" w:pos="4277"/>
        </w:tabs>
        <w:bidi/>
        <w:spacing w:line="360" w:lineRule="auto"/>
        <w:jc w:val="center"/>
        <w:rPr>
          <w:rFonts w:cs="B Nazanin"/>
          <w:iCs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0969751" wp14:editId="7C37B1AA">
            <wp:extent cx="6097270" cy="1777365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4E0C2" w14:textId="2812F1D8" w:rsidR="00D862A2" w:rsidRDefault="00D862A2" w:rsidP="00D862A2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بارهای وارده بر قاب </w:t>
      </w:r>
      <w:r w:rsidR="00A90342">
        <w:rPr>
          <w:rFonts w:cs="B Nazanin" w:hint="cs"/>
          <w:i/>
          <w:szCs w:val="28"/>
          <w:rtl/>
          <w:lang w:bidi="fa-IR"/>
        </w:rPr>
        <w:t>1</w:t>
      </w:r>
      <w:r>
        <w:rPr>
          <w:rFonts w:cs="B Nazanin" w:hint="cs"/>
          <w:i/>
          <w:szCs w:val="28"/>
          <w:rtl/>
          <w:lang w:bidi="fa-IR"/>
        </w:rPr>
        <w:t xml:space="preserve"> بارهای ناشی از کف طبقات (تیری که جهت تیرچه به سمت آن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باشد فقط از کف طبقه سهم خواهد برد) و بارهای ناشی از دیوارها خواهد بود که مجموع بارهای وارده به این قاب برابر خواهد بود با:</w:t>
      </w:r>
    </w:p>
    <w:p w14:paraId="3D5F4AF8" w14:textId="5937DF13" w:rsidR="00D862A2" w:rsidRDefault="00A90342" w:rsidP="00D862A2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 w:rsidRPr="00A90342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4F75B943" wp14:editId="7251259D">
            <wp:extent cx="5037257" cy="5989839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598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BD36E" w14:textId="6EB70681" w:rsidR="00D03BE4" w:rsidRDefault="00D03BE4" w:rsidP="0013069E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بارهای مرده قاب </w:t>
      </w:r>
      <w:r w:rsidR="00A90342">
        <w:rPr>
          <w:rFonts w:cs="B Nazanin" w:hint="cs"/>
          <w:i/>
          <w:szCs w:val="28"/>
          <w:rtl/>
          <w:lang w:bidi="fa-IR"/>
        </w:rPr>
        <w:t>1</w:t>
      </w:r>
    </w:p>
    <w:p w14:paraId="257AD371" w14:textId="29216673" w:rsidR="00D35EEC" w:rsidRDefault="00A90342" w:rsidP="00D35EEC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A90342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01641EE6" wp14:editId="79021E37">
            <wp:extent cx="4976291" cy="5959356"/>
            <wp:effectExtent l="0" t="0" r="0" b="381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76291" cy="595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E5D88" w14:textId="004FA088" w:rsidR="0013069E" w:rsidRDefault="0013069E" w:rsidP="0013069E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بارهای زنده قاب </w:t>
      </w:r>
      <w:r w:rsidR="00A90342">
        <w:rPr>
          <w:rFonts w:cs="B Nazanin" w:hint="cs"/>
          <w:i/>
          <w:szCs w:val="28"/>
          <w:rtl/>
          <w:lang w:bidi="fa-IR"/>
        </w:rPr>
        <w:t>1</w:t>
      </w:r>
    </w:p>
    <w:p w14:paraId="09CE3257" w14:textId="71505B6E" w:rsidR="00A90342" w:rsidRDefault="00A90342" w:rsidP="00A90342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 w:rsidRPr="00A90342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32D08E9C" wp14:editId="05FBD60F">
            <wp:extent cx="5044877" cy="5989839"/>
            <wp:effectExtent l="0" t="0" r="3810" b="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44877" cy="598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FB847" w14:textId="7CD8FFDF" w:rsidR="00A90342" w:rsidRDefault="00A90342" w:rsidP="00A90342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بارهای زنده بام قاب 1</w:t>
      </w:r>
    </w:p>
    <w:p w14:paraId="7F0AEA69" w14:textId="77777777" w:rsidR="00A90342" w:rsidRDefault="00A90342" w:rsidP="00A90342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</w:p>
    <w:p w14:paraId="66270F2F" w14:textId="6F0552E7" w:rsidR="0013069E" w:rsidRDefault="00A90342" w:rsidP="0013069E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A90342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3A4A5EC1" wp14:editId="5221EF40">
            <wp:extent cx="5128704" cy="6111770"/>
            <wp:effectExtent l="0" t="0" r="0" b="3810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128704" cy="61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63C2" w14:textId="2306D52A" w:rsidR="008C17D3" w:rsidRDefault="008C17D3" w:rsidP="008C17D3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بارهای پارتیشن قاب </w:t>
      </w:r>
      <w:r w:rsidR="00A90342">
        <w:rPr>
          <w:rFonts w:cs="B Nazanin" w:hint="cs"/>
          <w:i/>
          <w:szCs w:val="28"/>
          <w:rtl/>
          <w:lang w:bidi="fa-IR"/>
        </w:rPr>
        <w:t>1</w:t>
      </w:r>
    </w:p>
    <w:p w14:paraId="22C5A940" w14:textId="2898D895" w:rsidR="008C17D3" w:rsidRDefault="00026BBB" w:rsidP="008C17D3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026BBB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0AB99497" wp14:editId="0C860AC6">
            <wp:extent cx="4968671" cy="6005080"/>
            <wp:effectExtent l="0" t="0" r="381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68671" cy="600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99199" w14:textId="6C67405C" w:rsidR="000517E8" w:rsidRDefault="001973B5" w:rsidP="00571EAA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بارهای برف قاب </w:t>
      </w:r>
      <w:r w:rsidR="00A90342">
        <w:rPr>
          <w:rFonts w:cs="B Nazanin" w:hint="cs"/>
          <w:i/>
          <w:szCs w:val="28"/>
          <w:rtl/>
          <w:lang w:bidi="fa-IR"/>
        </w:rPr>
        <w:t>1</w:t>
      </w:r>
    </w:p>
    <w:p w14:paraId="32335973" w14:textId="77777777" w:rsidR="000517E8" w:rsidRDefault="000517E8" w:rsidP="000517E8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بعد از مشخص شدن بارهای وارده به قاب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های انتخابی بنا به روابطی که برای تحلیل یکدهم دهانه وجود دارد تحلیل را انجام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دهیم:</w:t>
      </w:r>
    </w:p>
    <w:p w14:paraId="76FB5376" w14:textId="1C331353" w:rsidR="00FD1801" w:rsidRDefault="001D2B07" w:rsidP="00FD1801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 w:rsidRPr="001D2B07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6E792380" wp14:editId="3630E56E">
            <wp:extent cx="6097270" cy="3260725"/>
            <wp:effectExtent l="0" t="0" r="0" b="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DC909" w14:textId="0CE86890" w:rsidR="00FD1801" w:rsidRDefault="00CE6CF8" w:rsidP="00FD1801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تحلیل یکدهم دهانه </w:t>
      </w:r>
      <w:r w:rsidR="00FD1801">
        <w:rPr>
          <w:rFonts w:cs="B Nazanin" w:hint="cs"/>
          <w:i/>
          <w:szCs w:val="28"/>
          <w:rtl/>
          <w:lang w:bidi="fa-IR"/>
        </w:rPr>
        <w:t xml:space="preserve">بارهای مرده قاب </w:t>
      </w:r>
      <w:r w:rsidR="00026BBB">
        <w:rPr>
          <w:rFonts w:cs="B Nazanin" w:hint="cs"/>
          <w:i/>
          <w:szCs w:val="28"/>
          <w:rtl/>
          <w:lang w:bidi="fa-IR"/>
        </w:rPr>
        <w:t>1</w:t>
      </w:r>
    </w:p>
    <w:p w14:paraId="65D618C9" w14:textId="06520CF2" w:rsidR="00FD1801" w:rsidRDefault="00194DB0" w:rsidP="00FD1801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194DB0">
        <w:rPr>
          <w:rFonts w:cs="B Nazanin"/>
          <w:i/>
          <w:noProof/>
          <w:szCs w:val="28"/>
          <w:rtl/>
          <w:lang w:bidi="fa-IR"/>
        </w:rPr>
        <w:drawing>
          <wp:inline distT="0" distB="0" distL="0" distR="0" wp14:anchorId="14C75D22" wp14:editId="25C9FD76">
            <wp:extent cx="6097270" cy="3222625"/>
            <wp:effectExtent l="0" t="0" r="0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1D1E6" w14:textId="48BED0DE" w:rsidR="00FD1801" w:rsidRDefault="001E5D8F" w:rsidP="00FD1801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تحلیل یکدهم دهانه </w:t>
      </w:r>
      <w:r w:rsidR="00FD1801">
        <w:rPr>
          <w:rFonts w:cs="B Nazanin" w:hint="cs"/>
          <w:i/>
          <w:szCs w:val="28"/>
          <w:rtl/>
          <w:lang w:bidi="fa-IR"/>
        </w:rPr>
        <w:t xml:space="preserve">بارهای زنده قاب </w:t>
      </w:r>
      <w:r w:rsidR="001D2B07">
        <w:rPr>
          <w:rFonts w:cs="B Nazanin" w:hint="cs"/>
          <w:i/>
          <w:szCs w:val="28"/>
          <w:rtl/>
          <w:lang w:bidi="fa-IR"/>
        </w:rPr>
        <w:t>1</w:t>
      </w:r>
    </w:p>
    <w:p w14:paraId="4C5E6090" w14:textId="2D92FED4" w:rsidR="00FD1801" w:rsidRDefault="00E75417" w:rsidP="00FD1801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E75417">
        <w:rPr>
          <w:rFonts w:cs="B Nazanin"/>
          <w:i/>
          <w:noProof/>
          <w:szCs w:val="28"/>
          <w:rtl/>
          <w:lang w:bidi="fa-IR"/>
        </w:rPr>
        <w:lastRenderedPageBreak/>
        <w:drawing>
          <wp:inline distT="0" distB="0" distL="0" distR="0" wp14:anchorId="7B46E633" wp14:editId="53786722">
            <wp:extent cx="6097270" cy="3267710"/>
            <wp:effectExtent l="0" t="0" r="0" b="889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3F64" w14:textId="6B945104" w:rsidR="00FD1801" w:rsidRDefault="00414C00" w:rsidP="00FD1801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تحلیل یکدهم دهانه </w:t>
      </w:r>
      <w:r w:rsidR="00FD1801">
        <w:rPr>
          <w:rFonts w:cs="B Nazanin" w:hint="cs"/>
          <w:i/>
          <w:szCs w:val="28"/>
          <w:rtl/>
          <w:lang w:bidi="fa-IR"/>
        </w:rPr>
        <w:t xml:space="preserve">بارهای پارتیشن قاب </w:t>
      </w:r>
      <w:r w:rsidR="00194DB0">
        <w:rPr>
          <w:rFonts w:cs="B Nazanin" w:hint="cs"/>
          <w:i/>
          <w:szCs w:val="28"/>
          <w:rtl/>
          <w:lang w:bidi="fa-IR"/>
        </w:rPr>
        <w:t>1</w:t>
      </w:r>
    </w:p>
    <w:p w14:paraId="53ABB951" w14:textId="1F95CFD8" w:rsidR="00FD1801" w:rsidRDefault="00E75417" w:rsidP="00FD1801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w:r w:rsidRPr="00E75417">
        <w:rPr>
          <w:rFonts w:cs="B Nazanin"/>
          <w:i/>
          <w:noProof/>
          <w:szCs w:val="28"/>
          <w:rtl/>
          <w:lang w:bidi="fa-IR"/>
        </w:rPr>
        <w:drawing>
          <wp:inline distT="0" distB="0" distL="0" distR="0" wp14:anchorId="51535AAC" wp14:editId="4F80EF47">
            <wp:extent cx="6097270" cy="3277235"/>
            <wp:effectExtent l="0" t="0" r="0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13808" w14:textId="1EFAB0FD" w:rsidR="00FD1801" w:rsidRDefault="003A260B" w:rsidP="00FD1801">
      <w:pPr>
        <w:bidi/>
        <w:spacing w:line="360" w:lineRule="auto"/>
        <w:jc w:val="center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تحلیل یکدهم دهانه </w:t>
      </w:r>
      <w:r w:rsidR="00FD1801">
        <w:rPr>
          <w:rFonts w:cs="B Nazanin" w:hint="cs"/>
          <w:i/>
          <w:szCs w:val="28"/>
          <w:rtl/>
          <w:lang w:bidi="fa-IR"/>
        </w:rPr>
        <w:t xml:space="preserve">بارهای برف قاب </w:t>
      </w:r>
      <w:r w:rsidR="00E75417">
        <w:rPr>
          <w:rFonts w:cs="B Nazanin" w:hint="cs"/>
          <w:i/>
          <w:szCs w:val="28"/>
          <w:rtl/>
          <w:lang w:bidi="fa-IR"/>
        </w:rPr>
        <w:t>1</w:t>
      </w:r>
    </w:p>
    <w:p w14:paraId="4A396CCF" w14:textId="77777777" w:rsidR="00D0629C" w:rsidRDefault="00D0629C" w:rsidP="00E75417">
      <w:pPr>
        <w:bidi/>
        <w:spacing w:line="360" w:lineRule="auto"/>
        <w:rPr>
          <w:rFonts w:cs="B Nazanin"/>
          <w:i/>
          <w:szCs w:val="28"/>
          <w:rtl/>
          <w:lang w:bidi="fa-IR"/>
        </w:rPr>
      </w:pPr>
    </w:p>
    <w:p w14:paraId="374FECE3" w14:textId="77777777" w:rsidR="00826489" w:rsidRDefault="00826489" w:rsidP="00C15130">
      <w:pPr>
        <w:pStyle w:val="ListParagraph"/>
        <w:numPr>
          <w:ilvl w:val="0"/>
          <w:numId w:val="9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lastRenderedPageBreak/>
        <w:t>تحلیل پرتال</w:t>
      </w:r>
    </w:p>
    <w:p w14:paraId="103F9942" w14:textId="77777777" w:rsidR="00826489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C1BB001" wp14:editId="1D3BD0BC">
            <wp:extent cx="6097270" cy="2347595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735D1" w14:textId="77777777" w:rsidR="00E64E66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AC382E2" wp14:editId="5980CF9F">
            <wp:extent cx="6097270" cy="3827780"/>
            <wp:effectExtent l="0" t="0" r="0" b="127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87FA6" w14:textId="77777777" w:rsidR="00E64E66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0015CC5D" w14:textId="77777777" w:rsidR="00703F78" w:rsidRDefault="00703F78" w:rsidP="00703F78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5F4DC315" w14:textId="77777777" w:rsidR="00703F78" w:rsidRDefault="00703F78" w:rsidP="00703F78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4541D86B" w14:textId="1F229210" w:rsidR="00703F78" w:rsidRDefault="00703F78" w:rsidP="00703F78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 w:rsidRPr="00703F78">
        <w:rPr>
          <w:rFonts w:cs="B Nazanin" w:hint="cs"/>
          <w:i/>
          <w:szCs w:val="28"/>
          <w:rtl/>
          <w:lang w:bidi="fa-IR"/>
        </w:rPr>
        <w:lastRenderedPageBreak/>
        <w:t xml:space="preserve">برای انجام این تحلیل </w:t>
      </w:r>
      <w:r>
        <w:rPr>
          <w:rFonts w:cs="B Nazanin" w:hint="cs"/>
          <w:i/>
          <w:szCs w:val="28"/>
          <w:rtl/>
          <w:lang w:bidi="fa-IR"/>
        </w:rPr>
        <w:t>لازم است سهم برشی طبقات در هر راستا را به دست آوریم برای این منظور قبلا برش هر طبقه را محاسبه نموده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 xml:space="preserve">ایم که بصورت تقریبی سهم برشی هر قاب در جهت </w:t>
      </w:r>
      <w:r w:rsidR="00733727">
        <w:rPr>
          <w:rFonts w:cs="B Nazanin"/>
          <w:i/>
          <w:szCs w:val="28"/>
          <w:lang w:bidi="fa-IR"/>
        </w:rPr>
        <w:t>X</w:t>
      </w:r>
      <w:r>
        <w:rPr>
          <w:rFonts w:cs="B Nazanin" w:hint="cs"/>
          <w:i/>
          <w:szCs w:val="28"/>
          <w:rtl/>
          <w:lang w:bidi="fa-IR"/>
        </w:rPr>
        <w:t xml:space="preserve"> برابر برش طبقه تقسیم بر </w:t>
      </w:r>
      <w:r w:rsidR="00733727">
        <w:rPr>
          <w:rFonts w:cs="B Nazanin" w:hint="cs"/>
          <w:i/>
          <w:szCs w:val="28"/>
          <w:rtl/>
          <w:lang w:bidi="fa-IR"/>
        </w:rPr>
        <w:t>4</w:t>
      </w:r>
      <w:r>
        <w:rPr>
          <w:rFonts w:cs="B Nazanin" w:hint="cs"/>
          <w:i/>
          <w:szCs w:val="28"/>
          <w:rtl/>
          <w:lang w:bidi="fa-IR"/>
        </w:rPr>
        <w:t xml:space="preserve"> خواهد بود.</w:t>
      </w:r>
    </w:p>
    <w:p w14:paraId="629672B6" w14:textId="72EE5D39" w:rsidR="005504EC" w:rsidRDefault="00733727" w:rsidP="00716517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X: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eqArrPr>
                <m:e>
                  <m:r>
                    <w:rPr>
                      <w:rFonts w:ascii="Cambria Math" w:hAnsi="Cambria Math" w:cs="B Nazanin" w:hint="cs"/>
                      <w:szCs w:val="28"/>
                      <w:rtl/>
                      <w:lang w:bidi="fa-IR"/>
                    </w:rPr>
                    <m:t>سهم</m:t>
                  </m:r>
                </m:e>
                <m:e>
                  <m:r>
                    <w:rPr>
                      <w:rFonts w:ascii="Cambria Math" w:hAnsi="Cambria Math" w:cs="B Nazanin" w:hint="cs"/>
                      <w:szCs w:val="28"/>
                      <w:rtl/>
                      <w:lang w:bidi="fa-IR"/>
                    </w:rPr>
                    <m:t>برش</m:t>
                  </m:r>
                </m:e>
                <m:e>
                  <m:r>
                    <w:rPr>
                      <w:rFonts w:ascii="Cambria Math" w:hAnsi="Cambria Math" w:cs="B Nazanin" w:hint="cs"/>
                      <w:szCs w:val="28"/>
                      <w:rtl/>
                      <w:lang w:bidi="fa-IR"/>
                    </w:rPr>
                    <m:t>قاب</m:t>
                  </m:r>
                  <m:ctrlPr>
                    <w:rPr>
                      <w:rFonts w:ascii="Cambria Math" w:eastAsia="Cambria Math" w:hAnsi="Cambria Math" w:cs="Cambria Math"/>
                      <w:i/>
                      <w:szCs w:val="28"/>
                      <w:lang w:bidi="fa-IR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48711.81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=12177.95 kgf</m:t>
                  </m:r>
                  <m:ctrlPr>
                    <w:rPr>
                      <w:rFonts w:ascii="Cambria Math" w:eastAsia="Cambria Math" w:hAnsi="Cambria Math" w:cs="Cambria Math"/>
                      <w:i/>
                      <w:szCs w:val="28"/>
                      <w:lang w:bidi="fa-IR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78906.62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=19726.65 kgf</m:t>
                  </m:r>
                  <m:ctrlPr>
                    <w:rPr>
                      <w:rFonts w:ascii="Cambria Math" w:eastAsia="Cambria Math" w:hAnsi="Cambria Math" w:cs="Cambria Math"/>
                      <w:i/>
                      <w:szCs w:val="28"/>
                      <w:lang w:bidi="fa-IR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94004.01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=23501.01 kgf</m:t>
                  </m:r>
                </m:e>
              </m:eqArr>
            </m:e>
          </m:d>
        </m:oMath>
      </m:oMathPara>
    </w:p>
    <w:p w14:paraId="40BB9951" w14:textId="77777777" w:rsidR="005504EC" w:rsidRDefault="005504EC" w:rsidP="005504EC">
      <w:pPr>
        <w:bidi/>
        <w:rPr>
          <w:rFonts w:cs="B Nazanin"/>
          <w:szCs w:val="28"/>
          <w:rtl/>
          <w:lang w:bidi="fa-IR"/>
        </w:rPr>
      </w:pPr>
    </w:p>
    <w:p w14:paraId="77F59329" w14:textId="046F2395" w:rsidR="005504EC" w:rsidRPr="005504EC" w:rsidRDefault="006149E0" w:rsidP="00733727">
      <w:pPr>
        <w:bidi/>
        <w:jc w:val="center"/>
        <w:rPr>
          <w:rFonts w:cs="B Nazanin"/>
          <w:szCs w:val="28"/>
          <w:rtl/>
          <w:lang w:bidi="fa-IR"/>
        </w:rPr>
      </w:pPr>
      <w:r w:rsidRPr="006149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6B4C9C5" wp14:editId="2524729A">
            <wp:extent cx="5650956" cy="3854209"/>
            <wp:effectExtent l="0" t="0" r="6985" b="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54373" cy="385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48F9C" w14:textId="567A6F47" w:rsidR="001413CC" w:rsidRPr="00733727" w:rsidRDefault="001413CC" w:rsidP="00733727">
      <w:pPr>
        <w:tabs>
          <w:tab w:val="left" w:pos="5391"/>
        </w:tabs>
        <w:bidi/>
        <w:rPr>
          <w:rFonts w:cs="B Nazanin"/>
          <w:szCs w:val="28"/>
          <w:rtl/>
          <w:lang w:bidi="fa-IR"/>
        </w:rPr>
      </w:pPr>
    </w:p>
    <w:p w14:paraId="4699DC13" w14:textId="024D5697" w:rsidR="00943200" w:rsidRDefault="00034887" w:rsidP="006149E0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 xml:space="preserve">تحلیل پرتال قاب </w:t>
      </w:r>
      <w:r w:rsidR="00733727">
        <w:rPr>
          <w:rFonts w:cs="B Nazanin" w:hint="cs"/>
          <w:b/>
          <w:bCs/>
          <w:i/>
          <w:szCs w:val="28"/>
          <w:rtl/>
          <w:lang w:bidi="fa-IR"/>
        </w:rPr>
        <w:t>1</w:t>
      </w:r>
    </w:p>
    <w:p w14:paraId="77AFD322" w14:textId="77777777" w:rsidR="0083586C" w:rsidRPr="005B48E1" w:rsidRDefault="00877AFC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Cs/>
          <w:i/>
          <w:sz w:val="28"/>
          <w:szCs w:val="28"/>
          <w:lang w:bidi="fa-IR"/>
        </w:rPr>
      </w:pPr>
      <w:r>
        <w:rPr>
          <w:rFonts w:cs="B Nazanin" w:hint="cs"/>
          <w:bCs/>
          <w:i/>
          <w:sz w:val="28"/>
          <w:szCs w:val="28"/>
          <w:rtl/>
          <w:lang w:bidi="fa-IR"/>
        </w:rPr>
        <w:lastRenderedPageBreak/>
        <w:t>طراحی اولیه مقاطع</w:t>
      </w:r>
    </w:p>
    <w:p w14:paraId="2F43C360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ترکیبات بارگذاری</w:t>
      </w:r>
    </w:p>
    <w:p w14:paraId="55AB15D0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E42125" wp14:editId="68D86128">
            <wp:extent cx="5943600" cy="1474470"/>
            <wp:effectExtent l="0" t="0" r="0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A189" w14:textId="77777777" w:rsidR="00877AFC" w:rsidRDefault="00877AFC" w:rsidP="00877AFC">
      <w:pPr>
        <w:bidi/>
        <w:spacing w:line="360" w:lineRule="auto"/>
        <w:jc w:val="right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1417C4" wp14:editId="2DE0AB0C">
            <wp:extent cx="4581525" cy="283845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1B77F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D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مرده</w:t>
      </w:r>
    </w:p>
    <w:p w14:paraId="5A195BDA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L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زنده</w:t>
      </w:r>
    </w:p>
    <w:p w14:paraId="19E5966F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Lr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زنده بام</w:t>
      </w:r>
    </w:p>
    <w:p w14:paraId="17C8EACE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S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برف</w:t>
      </w:r>
    </w:p>
    <w:p w14:paraId="11E4A972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R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باران</w:t>
      </w:r>
    </w:p>
    <w:p w14:paraId="0C452E45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W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باد</w:t>
      </w:r>
    </w:p>
    <w:p w14:paraId="550CB4DA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E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زلزله</w:t>
      </w:r>
    </w:p>
    <w:p w14:paraId="6382FA57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lastRenderedPageBreak/>
        <w:t>H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ناشی از فشار جانبی خاک</w:t>
      </w:r>
    </w:p>
    <w:p w14:paraId="32CAD211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F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ناشی از فشار سیال</w:t>
      </w:r>
    </w:p>
    <w:p w14:paraId="29E9B6AF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/>
          <w:sz w:val="28"/>
          <w:szCs w:val="28"/>
          <w:lang w:bidi="fa-IR"/>
        </w:rPr>
        <w:t>T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: بار خودکرنشی</w:t>
      </w:r>
    </w:p>
    <w:p w14:paraId="06122F9E" w14:textId="77777777" w:rsidR="00877AFC" w:rsidRDefault="00877AFC" w:rsidP="00C15130">
      <w:pPr>
        <w:pStyle w:val="ListParagraph"/>
        <w:numPr>
          <w:ilvl w:val="0"/>
          <w:numId w:val="16"/>
        </w:numPr>
        <w:bidi/>
        <w:spacing w:after="200" w:line="360" w:lineRule="auto"/>
        <w:jc w:val="both"/>
        <w:rPr>
          <w:rFonts w:ascii="Cambria Math" w:hAnsi="Cambria Math" w:cs="B Nazanin"/>
          <w:sz w:val="28"/>
          <w:szCs w:val="28"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در این پروژه بارهایی که موجود می</w:t>
      </w:r>
      <w:r>
        <w:rPr>
          <w:rFonts w:ascii="Cambria Math" w:hAnsi="Cambria Math" w:cs="B Nazanin"/>
          <w:sz w:val="28"/>
          <w:szCs w:val="28"/>
          <w:rtl/>
          <w:lang w:bidi="fa-IR"/>
        </w:rPr>
        <w:softHyphen/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باشند بارهای مرده، زنده، برف و زلزله هستند.</w:t>
      </w:r>
    </w:p>
    <w:p w14:paraId="02B9844A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از 7 ترکیب باری که آئین نامه مشخص نموده است برای پروژه ما ترکیبات بار 1 و 2 و 3 مجود هستند که از بین آنها بایستی بحرانی ترین حالت را برای طراحی انتخاب کنیم که برا این منظور ترکیب بار شماره 2 دارای ضرایب بیشتری بوده و بحرانی ترین حالت را دارا می</w:t>
      </w:r>
      <w:r>
        <w:rPr>
          <w:rFonts w:ascii="Cambria Math" w:hAnsi="Cambria Math" w:cs="B Nazanin"/>
          <w:sz w:val="28"/>
          <w:szCs w:val="28"/>
          <w:rtl/>
          <w:lang w:bidi="fa-IR"/>
        </w:rPr>
        <w:softHyphen/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باشد پس ترکیبات بارگذاری برای المانها را طبقه این ترکیب بار محاسبه خواهیم نمود.</w:t>
      </w:r>
    </w:p>
    <w:p w14:paraId="2214ADBA" w14:textId="77777777" w:rsidR="00877AFC" w:rsidRDefault="00877AFC" w:rsidP="00877AFC">
      <w:pPr>
        <w:tabs>
          <w:tab w:val="left" w:pos="6681"/>
        </w:tabs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لنگرهای خمشی وارده:</w:t>
      </w:r>
    </w:p>
    <w:p w14:paraId="0E597DCF" w14:textId="77777777" w:rsidR="00877AFC" w:rsidRPr="009944F9" w:rsidRDefault="00000000" w:rsidP="00877AFC">
      <w:pPr>
        <w:bidi/>
        <w:spacing w:line="360" w:lineRule="auto"/>
        <w:jc w:val="center"/>
        <w:rPr>
          <w:rFonts w:ascii="Cambria Math" w:hAnsi="Cambria Math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Lpart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Lroof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+1.2(0.7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)</m:t>
          </m:r>
        </m:oMath>
      </m:oMathPara>
    </w:p>
    <w:p w14:paraId="1A3C3263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نیروهای برشی وارده:</w:t>
      </w:r>
    </w:p>
    <w:p w14:paraId="1265BEAF" w14:textId="77777777" w:rsidR="00877AFC" w:rsidRPr="009944F9" w:rsidRDefault="00000000" w:rsidP="00877AFC">
      <w:pPr>
        <w:bidi/>
        <w:spacing w:line="360" w:lineRule="auto"/>
        <w:jc w:val="center"/>
        <w:rPr>
          <w:rFonts w:ascii="Cambria Math" w:hAnsi="Cambria Math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Lpart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Lroof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+1.2(0.7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)</m:t>
          </m:r>
        </m:oMath>
      </m:oMathPara>
    </w:p>
    <w:p w14:paraId="6450F452" w14:textId="77777777" w:rsidR="00877AFC" w:rsidRDefault="00877AFC" w:rsidP="00877AFC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نیروهای محوری وارده:</w:t>
      </w:r>
    </w:p>
    <w:p w14:paraId="10B9E933" w14:textId="77777777" w:rsidR="00877AFC" w:rsidRDefault="00000000" w:rsidP="00877AFC">
      <w:pPr>
        <w:bidi/>
        <w:spacing w:line="360" w:lineRule="auto"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=P+1.2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Lpart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Lroof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+1.2(0.7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E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)</m:t>
          </m:r>
        </m:oMath>
      </m:oMathPara>
    </w:p>
    <w:p w14:paraId="47340339" w14:textId="77777777" w:rsidR="00877AFC" w:rsidRPr="00F61E9F" w:rsidRDefault="00877AFC" w:rsidP="00877AFC">
      <w:pPr>
        <w:bidi/>
        <w:spacing w:line="360" w:lineRule="auto"/>
        <w:jc w:val="center"/>
        <w:rPr>
          <w:rFonts w:ascii="Cambria Math" w:hAnsi="Cambria Math" w:cs="B Nazanin"/>
          <w:sz w:val="28"/>
          <w:szCs w:val="28"/>
          <w:lang w:bidi="fa-IR"/>
        </w:rPr>
      </w:pPr>
    </w:p>
    <w:p w14:paraId="316C764D" w14:textId="77777777" w:rsidR="005B48E1" w:rsidRDefault="005B48E1" w:rsidP="005B48E1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طراحی تیرها</w:t>
      </w:r>
    </w:p>
    <w:p w14:paraId="29034496" w14:textId="77777777" w:rsidR="005B48E1" w:rsidRDefault="005B48E1" w:rsidP="005B48E1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sz w:val="28"/>
          <w:szCs w:val="28"/>
          <w:rtl/>
          <w:lang w:bidi="fa-IR"/>
        </w:rPr>
        <w:t>با توجه به اینکه در کارهای اجرایی المان های سازه ای تیپ بندی می</w:t>
      </w:r>
      <w:r>
        <w:rPr>
          <w:rFonts w:ascii="Cambria Math" w:hAnsi="Cambria Math" w:cs="B Nazanin"/>
          <w:sz w:val="28"/>
          <w:szCs w:val="28"/>
          <w:rtl/>
          <w:lang w:bidi="fa-IR"/>
        </w:rPr>
        <w:softHyphen/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گردند تا زمان اجرا کاهش یافته و طرح از نظر اقتصادی و زمانی عملکرد مناسب تری داشته باشد به همین منظور ما تیرهای سازه را بصورت 3 طبقه 3 طبقه تیپ بندی کرده ایم که تیرهای طبقات 1 تا 3 یکسان طراحی شده و تیرهای طبقات 4 تا 6 یکسان خواهند بود.</w:t>
      </w:r>
    </w:p>
    <w:p w14:paraId="7D6AF572" w14:textId="77777777" w:rsidR="005B48E1" w:rsidRDefault="005B48E1" w:rsidP="005B48E1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</w:p>
    <w:p w14:paraId="0B571725" w14:textId="77777777" w:rsidR="005B48E1" w:rsidRDefault="005B48E1" w:rsidP="005B48E1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</w:p>
    <w:p w14:paraId="271F9C51" w14:textId="45EE4071" w:rsidR="005B48E1" w:rsidRDefault="005B48E1" w:rsidP="00C15130">
      <w:pPr>
        <w:pStyle w:val="ListParagraph"/>
        <w:numPr>
          <w:ilvl w:val="0"/>
          <w:numId w:val="17"/>
        </w:numPr>
        <w:bidi/>
        <w:spacing w:after="200"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C00589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تیرهای طبقات 1 تا 3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قاب </w:t>
      </w:r>
      <w:r w:rsidR="006149E0">
        <w:rPr>
          <w:rFonts w:cs="B Nazanin" w:hint="cs"/>
          <w:b/>
          <w:bCs/>
          <w:sz w:val="28"/>
          <w:szCs w:val="28"/>
          <w:rtl/>
          <w:lang w:bidi="fa-IR"/>
        </w:rPr>
        <w:t>1</w:t>
      </w:r>
    </w:p>
    <w:p w14:paraId="02BC99E9" w14:textId="77777777" w:rsidR="005B48E1" w:rsidRPr="00C62383" w:rsidRDefault="005B48E1" w:rsidP="005B48E1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طراحی برای خمش</w:t>
      </w:r>
    </w:p>
    <w:p w14:paraId="186921E4" w14:textId="77777777" w:rsidR="005B48E1" w:rsidRPr="00865D28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u.max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+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=19303 kgf.m</m:t>
          </m:r>
        </m:oMath>
      </m:oMathPara>
    </w:p>
    <w:p w14:paraId="1445DBAF" w14:textId="77777777" w:rsidR="005B48E1" w:rsidRPr="00865D28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u.max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=16618 kgf.m</m:t>
          </m:r>
        </m:oMath>
      </m:oMathPara>
    </w:p>
    <w:p w14:paraId="5709875D" w14:textId="77777777" w:rsidR="005B48E1" w:rsidRPr="006A6B42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u.Design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u.max</m:t>
                  </m:r>
                </m:sub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+</m:t>
                  </m:r>
                </m:sup>
              </m:sSub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.</m:t>
              </m:r>
              <m:sSubSup>
                <m:sSubSup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u.max</m:t>
                  </m:r>
                </m:sub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-</m:t>
                  </m:r>
                </m:sup>
              </m:sSubSup>
            </m:e>
          </m:d>
        </m:oMath>
      </m:oMathPara>
    </w:p>
    <w:p w14:paraId="239ADCDE" w14:textId="77777777" w:rsidR="005B48E1" w:rsidRPr="00F83652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u.Design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19303.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16618</m:t>
              </m:r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=19303 kgf.m</m:t>
          </m:r>
        </m:oMath>
      </m:oMathPara>
    </w:p>
    <w:p w14:paraId="07180193" w14:textId="77777777" w:rsidR="005B48E1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آرماتورگذاری بایستی بگونه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در تیر انجام شود تا شکست فشاری اتفاق نیافتد بدین منظور بایستی شرط زیر برقرار باشد:</w:t>
      </w:r>
    </w:p>
    <w:p w14:paraId="3F011E79" w14:textId="77777777" w:rsidR="005B48E1" w:rsidRPr="006A6B42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≤ρ≤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max</m:t>
              </m:r>
            </m:sub>
          </m:sSub>
        </m:oMath>
      </m:oMathPara>
    </w:p>
    <w:p w14:paraId="28FAD908" w14:textId="77777777" w:rsidR="005B48E1" w:rsidRPr="00AD23BE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1.4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den>
              </m:f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.0.25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sub>
                      </m:sSub>
                    </m:e>
                  </m:rad>
                </m:num>
                <m:den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den>
              </m:f>
            </m:e>
          </m:d>
        </m:oMath>
      </m:oMathPara>
    </w:p>
    <w:p w14:paraId="3A64CFEA" w14:textId="1259482C" w:rsidR="005B48E1" w:rsidRPr="006A6B42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1.4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400</m:t>
                  </m:r>
                </m:den>
              </m:f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=0.0035-0.25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22</m:t>
                      </m:r>
                    </m:e>
                  </m:ra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400</m:t>
                  </m:r>
                </m:den>
              </m:f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=0.003125</m:t>
              </m:r>
            </m:e>
          </m:d>
        </m:oMath>
      </m:oMathPara>
    </w:p>
    <w:p w14:paraId="48890CD7" w14:textId="77777777" w:rsidR="005B48E1" w:rsidRPr="006A6B42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=0.0035</m:t>
          </m:r>
        </m:oMath>
      </m:oMathPara>
    </w:p>
    <w:p w14:paraId="4CBE5CDC" w14:textId="77777777" w:rsidR="005B48E1" w:rsidRPr="0071765D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=0.025</m:t>
          </m:r>
        </m:oMath>
      </m:oMathPara>
    </w:p>
    <w:p w14:paraId="3DFD4C13" w14:textId="77777777" w:rsidR="005B48E1" w:rsidRPr="00734144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>انتخابی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=0.015</m:t>
          </m:r>
        </m:oMath>
      </m:oMathPara>
    </w:p>
    <w:p w14:paraId="395C3AD0" w14:textId="77777777" w:rsidR="005B48E1" w:rsidRPr="0071765D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=ρ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b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ρ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s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α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</m:den>
              </m:f>
            </m:e>
          </m:d>
        </m:oMath>
      </m:oMathPara>
    </w:p>
    <w:p w14:paraId="22490319" w14:textId="77777777" w:rsidR="005B48E1" w:rsidRPr="00B704D1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=ρ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ρ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s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α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</m:den>
              </m:f>
            </m:e>
          </m:d>
        </m:oMath>
      </m:oMathPara>
    </w:p>
    <w:p w14:paraId="66089F23" w14:textId="77777777" w:rsidR="005B48E1" w:rsidRPr="00B704D1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=ρ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ρ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s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α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∅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</m:sSub>
                </m:den>
              </m:f>
            </m:e>
          </m:d>
        </m:oMath>
      </m:oMathPara>
    </w:p>
    <w:p w14:paraId="73CDDF5F" w14:textId="465228A5" w:rsidR="005B48E1" w:rsidRPr="007D6FD1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=0.15×0.85×300×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0.015×0.85×300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2×0.812×0.65×22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=4.75 Mpa</m:t>
          </m:r>
        </m:oMath>
      </m:oMathPara>
    </w:p>
    <w:p w14:paraId="3BFF41AA" w14:textId="40B0DE7D" w:rsidR="005B48E1" w:rsidRPr="00B704D1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α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=0.85-0.0015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=0.85-0.0015×22=0.812</m:t>
          </m:r>
        </m:oMath>
      </m:oMathPara>
    </w:p>
    <w:p w14:paraId="4A86DDDD" w14:textId="77777777" w:rsidR="005B48E1" w:rsidRPr="00B704D1" w:rsidRDefault="00000000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→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u.max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32FA4F96" w14:textId="77777777" w:rsidR="005B48E1" w:rsidRDefault="005B48E1" w:rsidP="005B48E1">
      <w:pPr>
        <w:tabs>
          <w:tab w:val="left" w:pos="5140"/>
        </w:tabs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w:lastRenderedPageBreak/>
            <m:t>4.75=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19303×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→b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=40.63×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sup>
          </m:sSup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</m:t>
              </m:r>
            </m:sup>
          </m:sSup>
        </m:oMath>
      </m:oMathPara>
    </w:p>
    <w:p w14:paraId="47CC0156" w14:textId="5C54261E" w:rsidR="005B48E1" w:rsidRPr="00BF5CD3" w:rsidRDefault="00000000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=1.5→2.25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=40.63×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sup>
          </m:sSup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 xml:space="preserve"> 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</m:t>
              </m:r>
            </m:sup>
          </m:sSup>
        </m:oMath>
      </m:oMathPara>
    </w:p>
    <w:p w14:paraId="785C23E5" w14:textId="77777777" w:rsidR="005B48E1" w:rsidRPr="008C14FA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b=262.37 mm→b=300 mm</m:t>
          </m:r>
        </m:oMath>
      </m:oMathPara>
    </w:p>
    <w:p w14:paraId="01D9F85D" w14:textId="77777777" w:rsidR="005B48E1" w:rsidRPr="008C14FA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d=450 mm</m:t>
          </m:r>
        </m:oMath>
      </m:oMathPara>
    </w:p>
    <w:p w14:paraId="2219B81E" w14:textId="77777777" w:rsidR="005B48E1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Use:b=300 mm . d=450 mm . h=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550 mm</m:t>
          </m:r>
        </m:oMath>
      </m:oMathPara>
    </w:p>
    <w:p w14:paraId="4FB91072" w14:textId="77777777" w:rsidR="005B48E1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</w:p>
    <w:p w14:paraId="09B8C314" w14:textId="77777777" w:rsidR="005B48E1" w:rsidRPr="00D706B9" w:rsidRDefault="00000000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19303×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300×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450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=3.17 Mpa</m:t>
          </m:r>
        </m:oMath>
      </m:oMathPara>
    </w:p>
    <w:p w14:paraId="10208BB1" w14:textId="2275EDD3" w:rsidR="005B48E1" w:rsidRPr="00A07632" w:rsidRDefault="00000000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∅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α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∅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0.85×400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0.812×0.65×22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=25.76</m:t>
          </m:r>
        </m:oMath>
      </m:oMathPara>
    </w:p>
    <w:p w14:paraId="4B9BCC55" w14:textId="77777777" w:rsidR="005B48E1" w:rsidRPr="00E96D62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Cambria Math" w:hint="cs"/>
              <w:sz w:val="28"/>
              <w:szCs w:val="28"/>
              <w:rtl/>
              <w:lang w:bidi="fa-IR"/>
            </w:rPr>
            <m:t>ρ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sub>
              </m:sSub>
            </m:den>
          </m:f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f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f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∅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y</m:t>
                          </m:r>
                        </m:sub>
                      </m:sSub>
                    </m:den>
                  </m:f>
                </m:e>
              </m:rad>
            </m:e>
          </m:d>
        </m:oMath>
      </m:oMathPara>
    </w:p>
    <w:p w14:paraId="32FABA36" w14:textId="0120F491" w:rsidR="005B48E1" w:rsidRPr="001A1D79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Cambria Math" w:hint="cs"/>
              <w:sz w:val="28"/>
              <w:szCs w:val="28"/>
              <w:rtl/>
              <w:lang w:bidi="fa-IR"/>
            </w:rPr>
            <m:t>ρ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25.76</m:t>
              </m:r>
            </m:den>
          </m:f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1-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2×25.76×3.17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0.85×400</m:t>
                      </m:r>
                    </m:den>
                  </m:f>
                </m:e>
              </m:rad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=0.0108</m:t>
          </m:r>
        </m:oMath>
      </m:oMathPara>
    </w:p>
    <w:p w14:paraId="57C68195" w14:textId="77777777" w:rsidR="005B48E1" w:rsidRPr="00BE5736" w:rsidRDefault="00000000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=ρbd=0.0108×300×450=1458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75661468" w14:textId="77777777" w:rsidR="005B48E1" w:rsidRPr="006B5820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Use 5∅20≡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=1570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6829CD78" w14:textId="77777777" w:rsidR="005B48E1" w:rsidRPr="006B5820" w:rsidRDefault="005B48E1" w:rsidP="005B48E1">
      <w:pPr>
        <w:bidi/>
        <w:jc w:val="center"/>
        <w:rPr>
          <w:rFonts w:ascii="Cambria Math" w:hAnsi="Cambria Math" w:cs="B Nazanin"/>
          <w:sz w:val="28"/>
          <w:szCs w:val="28"/>
          <w:lang w:bidi="fa-IR"/>
        </w:rPr>
      </w:pPr>
    </w:p>
    <w:p w14:paraId="26BC5FD1" w14:textId="77777777" w:rsidR="005B48E1" w:rsidRDefault="005B48E1" w:rsidP="005B48E1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طراحی برای برش</w:t>
      </w:r>
    </w:p>
    <w:p w14:paraId="23B4ABFF" w14:textId="77777777" w:rsidR="005B48E1" w:rsidRPr="002B1BE3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d=h-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65=550-65=485 mm</m:t>
          </m:r>
        </m:oMath>
      </m:oMathPara>
    </w:p>
    <w:p w14:paraId="65370BA8" w14:textId="7AE2CA52" w:rsidR="005B48E1" w:rsidRPr="0052655E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λ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e>
          </m:rad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w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d=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×1×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22</m:t>
              </m:r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×300×485=121250 N</m:t>
          </m:r>
        </m:oMath>
      </m:oMathPara>
    </w:p>
    <w:p w14:paraId="0BC72AD0" w14:textId="77777777" w:rsidR="005B48E1" w:rsidRPr="00106C67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=2×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π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=2×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π×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=157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72C22DEC" w14:textId="77777777" w:rsidR="005B48E1" w:rsidRPr="009B7938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den>
              </m:f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.300 mm</m:t>
              </m:r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485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den>
              </m:f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=121 mm . 300 mm</m:t>
              </m:r>
            </m:e>
          </m:d>
        </m:oMath>
      </m:oMathPara>
    </w:p>
    <w:p w14:paraId="1E68B810" w14:textId="77777777" w:rsidR="005B48E1" w:rsidRPr="00E55694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S=100 mm</m:t>
          </m:r>
        </m:oMath>
      </m:oMathPara>
    </w:p>
    <w:p w14:paraId="326A0512" w14:textId="523E9825" w:rsidR="005B48E1" w:rsidRPr="00D44656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yt</m:t>
                  </m:r>
                </m:sub>
              </m:s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157×300×485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100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=304580 N</m:t>
          </m:r>
        </m:oMath>
      </m:oMathPara>
    </w:p>
    <w:p w14:paraId="2851536A" w14:textId="77777777" w:rsidR="005B48E1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2F9D51C" w14:textId="77777777" w:rsidR="005B48E1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کنترل فولاد حداکثر جان:</w:t>
      </w:r>
    </w:p>
    <w:p w14:paraId="55717793" w14:textId="77777777" w:rsidR="005B48E1" w:rsidRPr="00837507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=304580 N≤4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=4×121250=485000 N   .ok</m:t>
          </m:r>
        </m:oMath>
      </m:oMathPara>
    </w:p>
    <w:p w14:paraId="7D052B86" w14:textId="77777777" w:rsidR="005B48E1" w:rsidRPr="00F1487B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=121250+304580=425830 N</m:t>
          </m:r>
        </m:oMath>
      </m:oMathPara>
    </w:p>
    <w:p w14:paraId="4A63ADD0" w14:textId="77777777" w:rsidR="005B48E1" w:rsidRPr="00666DD0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=0.75×425830=319372.5 N</m:t>
          </m:r>
        </m:oMath>
      </m:oMathPara>
    </w:p>
    <w:p w14:paraId="6D0FE165" w14:textId="1AD5B5C2" w:rsidR="005B48E1" w:rsidRPr="00DC6880" w:rsidRDefault="00000000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v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s</m:t>
                      </m:r>
                    </m:den>
                  </m:f>
                </m:e>
              </m:d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=0.06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e>
          </m:rad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w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=0.06×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22</m:t>
              </m:r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300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300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=0.3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mm</m:t>
              </m:r>
            </m:den>
          </m:f>
        </m:oMath>
      </m:oMathPara>
    </w:p>
    <w:p w14:paraId="1546E1EB" w14:textId="77777777" w:rsidR="005B48E1" w:rsidRPr="00DC6880" w:rsidRDefault="005B48E1" w:rsidP="005B48E1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Use: ∅10@100 mm</m:t>
          </m:r>
        </m:oMath>
      </m:oMathPara>
    </w:p>
    <w:p w14:paraId="0A6CD9BB" w14:textId="77777777" w:rsidR="00515EE4" w:rsidRDefault="00515EE4" w:rsidP="00515EE4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طراحی ستونها</w:t>
      </w:r>
    </w:p>
    <w:p w14:paraId="7890123A" w14:textId="77777777" w:rsidR="00515EE4" w:rsidRPr="005334B4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St 1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25953 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Kgf.m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uy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=16441 Kgf.m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u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=35183 Kgf</m:t>
                  </m:r>
                </m:e>
              </m:eqArr>
            </m:e>
          </m:d>
        </m:oMath>
      </m:oMathPara>
    </w:p>
    <w:p w14:paraId="1B14A74E" w14:textId="10BA484C" w:rsidR="00515EE4" w:rsidRPr="00931D15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e>
            <m:sub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trial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≥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35183×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0.44×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21+0.015×400</m:t>
                  </m:r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 xml:space="preserve">=257940 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</m:oMath>
      </m:oMathPara>
    </w:p>
    <w:p w14:paraId="02631B7B" w14:textId="77777777" w:rsidR="00515EE4" w:rsidRPr="00A65ED6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Try: 550 ×550</m:t>
          </m:r>
        </m:oMath>
      </m:oMathPara>
    </w:p>
    <w:p w14:paraId="2F21DD61" w14:textId="77777777" w:rsidR="00515EE4" w:rsidRPr="00DF5B68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 w:cs="Cambria Math" w:hint="cs"/>
              <w:sz w:val="28"/>
              <w:szCs w:val="28"/>
              <w:rtl/>
            </w:rPr>
            <m:t>γ</m:t>
          </m:r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550-2×60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=0.8</m:t>
          </m:r>
        </m:oMath>
      </m:oMathPara>
    </w:p>
    <w:p w14:paraId="4136A5B6" w14:textId="1E4CD0C8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35183×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550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=0.46</m:t>
          </m:r>
        </m:oMath>
      </m:oMathPara>
    </w:p>
    <w:p w14:paraId="68800EEE" w14:textId="525E6CA7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e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∅f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25953 </m:t>
              </m:r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0.65×22×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550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=0.05</m:t>
          </m:r>
        </m:oMath>
      </m:oMathPara>
    </w:p>
    <w:p w14:paraId="13C9BC2C" w14:textId="77777777" w:rsidR="00515EE4" w:rsidRDefault="00515EE4" w:rsidP="00515EE4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292B47">
        <w:rPr>
          <w:rFonts w:cs="B Nazanin" w:hint="cs"/>
          <w:sz w:val="28"/>
          <w:szCs w:val="28"/>
          <w:rtl/>
        </w:rPr>
        <w:t xml:space="preserve">با استفاده از نمودارهای اندرکنش (آباکها) که در کتاب دکتر مستوفی نژاد آورده شده است مقدار </w:t>
      </w:r>
      <m:oMath>
        <m:r>
          <w:rPr>
            <w:rFonts w:ascii="Cambria Math" w:hAnsi="Cambria Math" w:cs="B Nazanin"/>
            <w:sz w:val="28"/>
            <w:szCs w:val="28"/>
          </w:rPr>
          <m:t>ρ</m:t>
        </m:r>
      </m:oMath>
      <w:r>
        <w:rPr>
          <w:rFonts w:cs="B Nazanin" w:hint="cs"/>
          <w:sz w:val="28"/>
          <w:szCs w:val="28"/>
          <w:rtl/>
        </w:rPr>
        <w:t xml:space="preserve"> </w:t>
      </w:r>
      <w:r w:rsidRPr="00292B47">
        <w:rPr>
          <w:rFonts w:cs="B Nazanin" w:hint="cs"/>
          <w:sz w:val="28"/>
          <w:szCs w:val="28"/>
          <w:rtl/>
        </w:rPr>
        <w:t>برابر01/0 می</w:t>
      </w:r>
      <w:r w:rsidRPr="00292B47">
        <w:rPr>
          <w:rFonts w:cs="B Nazanin"/>
          <w:sz w:val="28"/>
          <w:szCs w:val="28"/>
          <w:rtl/>
        </w:rPr>
        <w:softHyphen/>
      </w:r>
      <w:r w:rsidRPr="00292B47">
        <w:rPr>
          <w:rFonts w:cs="B Nazanin" w:hint="cs"/>
          <w:sz w:val="28"/>
          <w:szCs w:val="28"/>
          <w:rtl/>
        </w:rPr>
        <w:t>باشد.</w:t>
      </w:r>
    </w:p>
    <w:p w14:paraId="3D449331" w14:textId="77777777" w:rsidR="00515EE4" w:rsidRPr="00EF38C9" w:rsidRDefault="00000000" w:rsidP="00515EE4">
      <w:pPr>
        <w:spacing w:line="360" w:lineRule="auto"/>
        <w:jc w:val="both"/>
        <w:rPr>
          <w:rFonts w:cs="B Nazani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=0.01×550×550=3025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0ACF82EA" w14:textId="77777777" w:rsidR="00515EE4" w:rsidRPr="00EF38C9" w:rsidRDefault="00515EE4" w:rsidP="00515EE4">
      <w:pPr>
        <w:spacing w:line="360" w:lineRule="auto"/>
        <w:jc w:val="both"/>
        <w:rPr>
          <w:rFonts w:cs="B Nazanin"/>
          <w:sz w:val="28"/>
          <w:szCs w:val="28"/>
        </w:rPr>
      </w:pPr>
      <m:oMathPara>
        <m:oMath>
          <m:r>
            <w:rPr>
              <w:rFonts w:ascii="Cambria Math" w:hAnsi="Cambria Math" w:cs="B Nazanin"/>
              <w:sz w:val="28"/>
              <w:szCs w:val="28"/>
            </w:rPr>
            <m:t>Use:12∅20≡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=3768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0F3AAAC2" w14:textId="77777777" w:rsidR="006149E0" w:rsidRDefault="006149E0" w:rsidP="00515EE4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4A1BAB8F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31FBF6C6" w14:textId="30B70C36" w:rsidR="00515EE4" w:rsidRPr="003629D4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>St 2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17664 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Kgf.m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uy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=10368 Kgf.m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u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=46428 Kgf</m:t>
                  </m:r>
                </m:e>
              </m:eqArr>
            </m:e>
          </m:d>
        </m:oMath>
      </m:oMathPara>
    </w:p>
    <w:p w14:paraId="2A36CF77" w14:textId="61EF7763" w:rsidR="00515EE4" w:rsidRPr="00931D15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e>
            <m:sub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trial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≥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20769 </m:t>
              </m:r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0.44×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22+0.015×300</m:t>
                  </m:r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 xml:space="preserve">=152265 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</m:oMath>
      </m:oMathPara>
    </w:p>
    <w:p w14:paraId="13C1D14A" w14:textId="77777777" w:rsidR="00515EE4" w:rsidRPr="00A65ED6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Try: 500 ×500</m:t>
          </m:r>
        </m:oMath>
      </m:oMathPara>
    </w:p>
    <w:p w14:paraId="0D86BB2F" w14:textId="77777777" w:rsidR="00515EE4" w:rsidRPr="00DF5B68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 w:cs="Cambria Math" w:hint="cs"/>
              <w:sz w:val="28"/>
              <w:szCs w:val="28"/>
              <w:rtl/>
            </w:rPr>
            <m:t>γ</m:t>
          </m:r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500-2×60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500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=0.75</m:t>
          </m:r>
        </m:oMath>
      </m:oMathPara>
    </w:p>
    <w:p w14:paraId="04C7AF81" w14:textId="097B2DDB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20769 </m:t>
              </m:r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500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=0.33</m:t>
          </m:r>
        </m:oMath>
      </m:oMathPara>
    </w:p>
    <w:p w14:paraId="7BA48887" w14:textId="6D1E2C29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e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∅f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20769 </m:t>
              </m:r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0.65×22×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500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=0.05</m:t>
          </m:r>
        </m:oMath>
      </m:oMathPara>
    </w:p>
    <w:p w14:paraId="7216AABC" w14:textId="77777777" w:rsidR="00515EE4" w:rsidRDefault="00515EE4" w:rsidP="00515EE4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292B47">
        <w:rPr>
          <w:rFonts w:cs="B Nazanin" w:hint="cs"/>
          <w:sz w:val="28"/>
          <w:szCs w:val="28"/>
          <w:rtl/>
        </w:rPr>
        <w:t xml:space="preserve">با استفاده از نمودارهای اندرکنش (آباکها) که در کتاب دکتر مستوفی نژاد آورده شده است مقدار </w:t>
      </w:r>
      <m:oMath>
        <m:r>
          <w:rPr>
            <w:rFonts w:ascii="Cambria Math" w:hAnsi="Cambria Math" w:cs="B Nazanin"/>
            <w:sz w:val="28"/>
            <w:szCs w:val="28"/>
          </w:rPr>
          <m:t>ρ</m:t>
        </m:r>
      </m:oMath>
      <w:r>
        <w:rPr>
          <w:rFonts w:cs="B Nazanin" w:hint="cs"/>
          <w:sz w:val="28"/>
          <w:szCs w:val="28"/>
          <w:rtl/>
        </w:rPr>
        <w:t xml:space="preserve"> </w:t>
      </w:r>
      <w:r w:rsidRPr="00292B47">
        <w:rPr>
          <w:rFonts w:cs="B Nazanin" w:hint="cs"/>
          <w:sz w:val="28"/>
          <w:szCs w:val="28"/>
          <w:rtl/>
        </w:rPr>
        <w:t>برابر01/0 می</w:t>
      </w:r>
      <w:r w:rsidRPr="00292B47">
        <w:rPr>
          <w:rFonts w:cs="B Nazanin"/>
          <w:sz w:val="28"/>
          <w:szCs w:val="28"/>
          <w:rtl/>
        </w:rPr>
        <w:softHyphen/>
      </w:r>
      <w:r w:rsidRPr="00292B47">
        <w:rPr>
          <w:rFonts w:cs="B Nazanin" w:hint="cs"/>
          <w:sz w:val="28"/>
          <w:szCs w:val="28"/>
          <w:rtl/>
        </w:rPr>
        <w:t>باشد.</w:t>
      </w:r>
    </w:p>
    <w:p w14:paraId="6AA0ECB3" w14:textId="77777777" w:rsidR="00515EE4" w:rsidRPr="00EF38C9" w:rsidRDefault="00000000" w:rsidP="00515EE4">
      <w:pPr>
        <w:spacing w:line="360" w:lineRule="auto"/>
        <w:jc w:val="both"/>
        <w:rPr>
          <w:rFonts w:cs="B Nazani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=0.01×500×500=2500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3AA5795A" w14:textId="77777777" w:rsidR="00515EE4" w:rsidRPr="003629D4" w:rsidRDefault="00515EE4" w:rsidP="00515EE4">
      <w:pPr>
        <w:spacing w:line="360" w:lineRule="auto"/>
        <w:jc w:val="both"/>
        <w:rPr>
          <w:rFonts w:cs="B Nazanin"/>
          <w:sz w:val="28"/>
          <w:szCs w:val="28"/>
        </w:rPr>
      </w:pPr>
      <m:oMathPara>
        <m:oMath>
          <m:r>
            <w:rPr>
              <w:rFonts w:ascii="Cambria Math" w:hAnsi="Cambria Math" w:cs="B Nazanin"/>
              <w:sz w:val="28"/>
              <w:szCs w:val="28"/>
            </w:rPr>
            <m:t>Use:8∅20≡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=2512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792D41DE" w14:textId="77777777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</w:rPr>
      </w:pPr>
    </w:p>
    <w:p w14:paraId="5844C920" w14:textId="77777777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</w:rPr>
      </w:pPr>
    </w:p>
    <w:p w14:paraId="61E4A49E" w14:textId="4E4B9E26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45FEF71D" w14:textId="615AEF2C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78964A71" w14:textId="38B2BAA0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BAE636B" w14:textId="2C28CACD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3F8E687" w14:textId="6EB08A87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F9617D7" w14:textId="7C1D757C" w:rsid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206EDD53" w14:textId="77777777" w:rsidR="00515EE4" w:rsidRPr="00345D0D" w:rsidRDefault="00515EE4" w:rsidP="00515EE4">
      <w:pPr>
        <w:spacing w:line="360" w:lineRule="auto"/>
        <w:jc w:val="both"/>
        <w:rPr>
          <w:sz w:val="28"/>
          <w:szCs w:val="28"/>
        </w:rPr>
      </w:pPr>
    </w:p>
    <w:p w14:paraId="582D71A6" w14:textId="0BAD5C14" w:rsidR="00515EE4" w:rsidRPr="00345D0D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>St 3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 xml:space="preserve">14250 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Kgf.m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uy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=6392 Kgf.m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u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=46428 Kgf</m:t>
                  </m:r>
                </m:e>
              </m:eqArr>
            </m:e>
          </m:d>
        </m:oMath>
      </m:oMathPara>
    </w:p>
    <w:p w14:paraId="283E6AF6" w14:textId="2BAA564A" w:rsidR="00515EE4" w:rsidRPr="00931D15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e>
            <m:sub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trial</m:t>
                  </m:r>
                </m:e>
              </m:d>
            </m:sub>
          </m:sSub>
          <m:r>
            <w:rPr>
              <w:rFonts w:ascii="Cambria Math" w:hAnsi="Cambria Math"/>
              <w:sz w:val="28"/>
              <w:szCs w:val="28"/>
            </w:rPr>
            <m:t>≥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46428×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0.44×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22+0.015×400</m:t>
                  </m:r>
                </m:e>
              </m:d>
            </m:den>
          </m:f>
          <m:r>
            <w:rPr>
              <w:rFonts w:ascii="Cambria Math" w:hAnsi="Cambria Math"/>
              <w:sz w:val="28"/>
              <w:szCs w:val="28"/>
            </w:rPr>
            <m:t xml:space="preserve">=257940 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</m:oMath>
      </m:oMathPara>
    </w:p>
    <w:p w14:paraId="7D9A2054" w14:textId="77777777" w:rsidR="00515EE4" w:rsidRPr="00A65ED6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Try: 450 ×450</m:t>
          </m:r>
        </m:oMath>
      </m:oMathPara>
    </w:p>
    <w:p w14:paraId="1CD722DD" w14:textId="77777777" w:rsidR="00515EE4" w:rsidRPr="00DF5B68" w:rsidRDefault="00515EE4" w:rsidP="00515EE4">
      <w:pPr>
        <w:spacing w:line="360" w:lineRule="auto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 w:cs="Cambria Math" w:hint="cs"/>
              <w:sz w:val="28"/>
              <w:szCs w:val="28"/>
              <w:rtl/>
            </w:rPr>
            <m:t>γ</m:t>
          </m:r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450-2×60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450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=0.75</m:t>
          </m:r>
        </m:oMath>
      </m:oMathPara>
    </w:p>
    <w:p w14:paraId="046144F1" w14:textId="74AAFBC1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46428×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550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=0.5</m:t>
          </m:r>
        </m:oMath>
      </m:oMathPara>
    </w:p>
    <w:p w14:paraId="229E7E0F" w14:textId="32DBF638" w:rsidR="00515EE4" w:rsidRPr="002A2754" w:rsidRDefault="00000000" w:rsidP="00515EE4">
      <w:pPr>
        <w:spacing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e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u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∅f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g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>46428×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eastAsia="Cambria Math" w:hAnsi="Cambria Math" w:cs="Cambria Math"/>
                  <w:sz w:val="28"/>
                  <w:szCs w:val="28"/>
                </w:rPr>
                <m:t xml:space="preserve"> 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0.65×22×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450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=0.05</m:t>
          </m:r>
        </m:oMath>
      </m:oMathPara>
    </w:p>
    <w:p w14:paraId="3556DB3E" w14:textId="77777777" w:rsidR="00515EE4" w:rsidRDefault="00515EE4" w:rsidP="00515EE4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292B47">
        <w:rPr>
          <w:rFonts w:cs="B Nazanin" w:hint="cs"/>
          <w:sz w:val="28"/>
          <w:szCs w:val="28"/>
          <w:rtl/>
        </w:rPr>
        <w:t xml:space="preserve">با استفاده از نمودارهای اندرکنش (آباکها) که در کتاب دکتر مستوفی نژاد آورده شده است مقدار </w:t>
      </w:r>
      <m:oMath>
        <m:r>
          <w:rPr>
            <w:rFonts w:ascii="Cambria Math" w:hAnsi="Cambria Math" w:cs="B Nazanin"/>
            <w:sz w:val="28"/>
            <w:szCs w:val="28"/>
          </w:rPr>
          <m:t>ρ</m:t>
        </m:r>
      </m:oMath>
      <w:r>
        <w:rPr>
          <w:rFonts w:cs="B Nazanin" w:hint="cs"/>
          <w:sz w:val="28"/>
          <w:szCs w:val="28"/>
          <w:rtl/>
        </w:rPr>
        <w:t xml:space="preserve"> </w:t>
      </w:r>
      <w:r w:rsidRPr="00292B47">
        <w:rPr>
          <w:rFonts w:cs="B Nazanin" w:hint="cs"/>
          <w:sz w:val="28"/>
          <w:szCs w:val="28"/>
          <w:rtl/>
        </w:rPr>
        <w:t>برابر</w:t>
      </w:r>
      <w:r>
        <w:rPr>
          <w:rFonts w:cs="B Nazanin"/>
          <w:sz w:val="28"/>
          <w:szCs w:val="28"/>
        </w:rPr>
        <w:t xml:space="preserve"> </w:t>
      </w:r>
      <w:r>
        <w:rPr>
          <w:rFonts w:cs="B Nazanin" w:hint="cs"/>
          <w:sz w:val="28"/>
          <w:szCs w:val="28"/>
          <w:rtl/>
        </w:rPr>
        <w:t>012</w:t>
      </w:r>
      <w:r w:rsidRPr="00292B47">
        <w:rPr>
          <w:rFonts w:cs="B Nazanin" w:hint="cs"/>
          <w:sz w:val="28"/>
          <w:szCs w:val="28"/>
          <w:rtl/>
        </w:rPr>
        <w:t>/0 می</w:t>
      </w:r>
      <w:r w:rsidRPr="00292B47">
        <w:rPr>
          <w:rFonts w:cs="B Nazanin"/>
          <w:sz w:val="28"/>
          <w:szCs w:val="28"/>
          <w:rtl/>
        </w:rPr>
        <w:softHyphen/>
      </w:r>
      <w:r w:rsidRPr="00292B47">
        <w:rPr>
          <w:rFonts w:cs="B Nazanin" w:hint="cs"/>
          <w:sz w:val="28"/>
          <w:szCs w:val="28"/>
          <w:rtl/>
        </w:rPr>
        <w:t>باشد.</w:t>
      </w:r>
    </w:p>
    <w:p w14:paraId="6025B289" w14:textId="77777777" w:rsidR="00515EE4" w:rsidRPr="00EF38C9" w:rsidRDefault="00000000" w:rsidP="00515EE4">
      <w:pPr>
        <w:spacing w:line="360" w:lineRule="auto"/>
        <w:jc w:val="both"/>
        <w:rPr>
          <w:rFonts w:cs="B Nazani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=0.012×450×450=2430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3869F230" w14:textId="32392694" w:rsidR="00515EE4" w:rsidRPr="00515EE4" w:rsidRDefault="00515EE4" w:rsidP="00515EE4">
      <w:pPr>
        <w:spacing w:line="360" w:lineRule="auto"/>
        <w:jc w:val="both"/>
        <w:rPr>
          <w:rFonts w:cs="B Nazanin"/>
          <w:sz w:val="28"/>
          <w:szCs w:val="28"/>
          <w:rtl/>
        </w:rPr>
      </w:pPr>
      <m:oMathPara>
        <m:oMath>
          <m:r>
            <w:rPr>
              <w:rFonts w:ascii="Cambria Math" w:hAnsi="Cambria Math" w:cs="B Nazanin"/>
              <w:sz w:val="28"/>
              <w:szCs w:val="28"/>
            </w:rPr>
            <m:t>Use:8∅20≡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</w:rPr>
            <m:t xml:space="preserve">=2512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</w:rPr>
                <m:t>mm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</w:rPr>
                <m:t>2</m:t>
              </m:r>
            </m:sup>
          </m:sSup>
        </m:oMath>
      </m:oMathPara>
    </w:p>
    <w:p w14:paraId="4BA4F2DC" w14:textId="77777777" w:rsidR="006149E0" w:rsidRDefault="006149E0" w:rsidP="00515EE4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03D2790E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4C85E14D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605B960C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4E384D1A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59894638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7855BA2A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5ADDF55D" w14:textId="77777777" w:rsidR="006149E0" w:rsidRDefault="006149E0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</w:rPr>
      </w:pPr>
    </w:p>
    <w:p w14:paraId="2070540A" w14:textId="101AE12E" w:rsidR="00515EE4" w:rsidRDefault="00515EE4" w:rsidP="006149E0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طراحی فونداسیون</w:t>
      </w:r>
    </w:p>
    <w:p w14:paraId="61AB30FB" w14:textId="03B61EA9" w:rsidR="00515EE4" w:rsidRDefault="00203D43" w:rsidP="00515EE4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CC2DD95" wp14:editId="744C82BC">
                <wp:simplePos x="0" y="0"/>
                <wp:positionH relativeFrom="column">
                  <wp:posOffset>3224921</wp:posOffset>
                </wp:positionH>
                <wp:positionV relativeFrom="paragraph">
                  <wp:posOffset>503311</wp:posOffset>
                </wp:positionV>
                <wp:extent cx="428259" cy="246185"/>
                <wp:effectExtent l="0" t="0" r="0" b="1905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259" cy="246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0CEA56" w14:textId="50957E72" w:rsidR="00203D43" w:rsidRPr="00203D43" w:rsidRDefault="00203D43">
                            <w:pPr>
                              <w:rPr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203D43">
                              <w:rPr>
                                <w:sz w:val="20"/>
                                <w:szCs w:val="20"/>
                                <w:lang w:bidi="fa-IR"/>
                              </w:rPr>
                              <w:t>175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C2DD95" id="Text Box 59" o:spid="_x0000_s1033" type="#_x0000_t202" style="position:absolute;left:0;text-align:left;margin-left:253.95pt;margin-top:39.65pt;width:33.7pt;height:19.4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" fillcolor="white [3201]" stroked="f" strokeweight=".5pt">
                <v:textbox>
                  <w:txbxContent>
                    <w:p w14:paraId="1E0CEA56" w14:textId="50957E72" w:rsidR="00203D43" w:rsidRPr="00203D43" w:rsidRDefault="00203D43">
                      <w:pPr>
                        <w:rPr>
                          <w:sz w:val="20"/>
                          <w:szCs w:val="20"/>
                          <w:lang w:bidi="fa-IR"/>
                        </w:rPr>
                      </w:pPr>
                      <w:r w:rsidRPr="00203D43">
                        <w:rPr>
                          <w:sz w:val="20"/>
                          <w:szCs w:val="20"/>
                          <w:lang w:bidi="fa-IR"/>
                        </w:rPr>
                        <w:t>175</w:t>
                      </w:r>
                    </w:p>
                  </w:txbxContent>
                </v:textbox>
              </v:shape>
            </w:pict>
          </mc:Fallback>
        </mc:AlternateContent>
      </w:r>
      <w:r w:rsidR="00044BDB"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92EACE7" wp14:editId="71D259BD">
            <wp:extent cx="6097270" cy="3149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CE8ED" w14:textId="1B986CF6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68AAE32" wp14:editId="3C4E1C17">
            <wp:extent cx="6097270" cy="2760980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8D23D" w14:textId="18A0E7E3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BB40CE5" wp14:editId="0A5FCF50">
            <wp:extent cx="6097270" cy="157035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57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CAF4D" w14:textId="62F1DF08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4279299" wp14:editId="4C6BE9B7">
            <wp:extent cx="6097270" cy="32797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0FAB" w14:textId="0C0FFC3E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4C59C693" wp14:editId="5B55F7CB">
            <wp:extent cx="6097270" cy="37947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C93AA" w14:textId="4D9A6930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6DF0CAC" wp14:editId="57AAC6D3">
            <wp:extent cx="6097270" cy="2186305"/>
            <wp:effectExtent l="0" t="0" r="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23CCA" w14:textId="5882437E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17470F46" wp14:editId="2183CDFE">
            <wp:extent cx="6097270" cy="22764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417C9" w14:textId="1CA42FA3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173C762" wp14:editId="45A9C2D5">
            <wp:extent cx="6097270" cy="1764665"/>
            <wp:effectExtent l="0" t="0" r="0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433EA" w14:textId="3BB9322B" w:rsidR="00044BDB" w:rsidRDefault="00203D43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AC6766F" wp14:editId="0BF722C2">
                <wp:simplePos x="0" y="0"/>
                <wp:positionH relativeFrom="column">
                  <wp:posOffset>3083999</wp:posOffset>
                </wp:positionH>
                <wp:positionV relativeFrom="paragraph">
                  <wp:posOffset>3680851</wp:posOffset>
                </wp:positionV>
                <wp:extent cx="281072" cy="205154"/>
                <wp:effectExtent l="0" t="0" r="5080" b="4445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072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661A0B" w14:textId="359914EF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C6766F" id="Text Box 60" o:spid="_x0000_s1034" type="#_x0000_t202" style="position:absolute;left:0;text-align:left;margin-left:242.85pt;margin-top:289.85pt;width:22.15pt;height:16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" fillcolor="white [3201]" stroked="f" strokeweight=".5pt">
                <v:textbox>
                  <w:txbxContent>
                    <w:p w14:paraId="09661A0B" w14:textId="359914EF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044BDB"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1BCD83DE" wp14:editId="19CF0F60">
            <wp:extent cx="6097270" cy="435102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BB51B" w14:textId="58FF9EF4" w:rsidR="00044BDB" w:rsidRDefault="00203D43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181EE00" wp14:editId="58C24D9E">
                <wp:simplePos x="0" y="0"/>
                <wp:positionH relativeFrom="column">
                  <wp:posOffset>1260865</wp:posOffset>
                </wp:positionH>
                <wp:positionV relativeFrom="paragraph">
                  <wp:posOffset>2158951</wp:posOffset>
                </wp:positionV>
                <wp:extent cx="356870" cy="205154"/>
                <wp:effectExtent l="0" t="0" r="5080" b="4445"/>
                <wp:wrapNone/>
                <wp:docPr id="897" name="Text Box 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B28CC8D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1EE00" id="Text Box 897" o:spid="_x0000_s1035" type="#_x0000_t202" style="position:absolute;left:0;text-align:left;margin-left:99.3pt;margin-top:170pt;width:28.1pt;height:16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" fillcolor="white [3201]" stroked="f" strokeweight=".5pt">
                <v:textbox>
                  <w:txbxContent>
                    <w:p w14:paraId="4B28CC8D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9637F2E" wp14:editId="18C01A49">
                <wp:simplePos x="0" y="0"/>
                <wp:positionH relativeFrom="column">
                  <wp:posOffset>2539218</wp:posOffset>
                </wp:positionH>
                <wp:positionV relativeFrom="paragraph">
                  <wp:posOffset>722874</wp:posOffset>
                </wp:positionV>
                <wp:extent cx="356870" cy="205154"/>
                <wp:effectExtent l="0" t="0" r="5080" b="4445"/>
                <wp:wrapNone/>
                <wp:docPr id="896" name="Text Box 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E08388" w14:textId="07F0022B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37F2E" id="Text Box 896" o:spid="_x0000_s1036" type="#_x0000_t202" style="position:absolute;left:0;text-align:left;margin-left:199.95pt;margin-top:56.9pt;width:28.1pt;height:16.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" fillcolor="white [3201]" stroked="f" strokeweight=".5pt">
                <v:textbox>
                  <w:txbxContent>
                    <w:p w14:paraId="51E08388" w14:textId="07F0022B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 w:rsidR="00044BDB"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2A1BF487" wp14:editId="75F13E97">
            <wp:extent cx="6097270" cy="3385185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FD4A4" w14:textId="58A53C15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DDBB504" wp14:editId="40DF7C02">
            <wp:extent cx="6097270" cy="18923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C5EC" w14:textId="4D1AD60A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CAFAFAE" wp14:editId="184FEBEE">
            <wp:extent cx="6097270" cy="413893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2098A" w14:textId="721A5A51" w:rsid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8D4D068" wp14:editId="247D3300">
            <wp:extent cx="6097270" cy="1287145"/>
            <wp:effectExtent l="0" t="0" r="0" b="825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D507" w14:textId="46749536" w:rsidR="00044BDB" w:rsidRDefault="00203D43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18D0ECA" wp14:editId="05DCD26A">
                <wp:simplePos x="0" y="0"/>
                <wp:positionH relativeFrom="column">
                  <wp:posOffset>1805988</wp:posOffset>
                </wp:positionH>
                <wp:positionV relativeFrom="paragraph">
                  <wp:posOffset>1225062</wp:posOffset>
                </wp:positionV>
                <wp:extent cx="281072" cy="205154"/>
                <wp:effectExtent l="0" t="0" r="5080" b="4445"/>
                <wp:wrapNone/>
                <wp:docPr id="898" name="Text Box 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072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1DDAAB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D0ECA" id="Text Box 898" o:spid="_x0000_s1037" type="#_x0000_t202" style="position:absolute;left:0;text-align:left;margin-left:142.2pt;margin-top:96.45pt;width:22.15pt;height:16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" fillcolor="white [3201]" stroked="f" strokeweight=".5pt">
                <v:textbox>
                  <w:txbxContent>
                    <w:p w14:paraId="6C1DDAAB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044BDB"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455E11B0" wp14:editId="366FD033">
            <wp:extent cx="6097270" cy="211899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1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ACE0E" w14:textId="4B4A54D2" w:rsidR="00044BDB" w:rsidRDefault="00203D43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DA4C7E3" wp14:editId="2B9BB39A">
                <wp:simplePos x="0" y="0"/>
                <wp:positionH relativeFrom="column">
                  <wp:posOffset>1606697</wp:posOffset>
                </wp:positionH>
                <wp:positionV relativeFrom="paragraph">
                  <wp:posOffset>2737973</wp:posOffset>
                </wp:positionV>
                <wp:extent cx="381000" cy="205154"/>
                <wp:effectExtent l="0" t="0" r="0" b="4445"/>
                <wp:wrapNone/>
                <wp:docPr id="904" name="Text Box 9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FF64238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4C7E3" id="Text Box 904" o:spid="_x0000_s1038" type="#_x0000_t202" style="position:absolute;left:0;text-align:left;margin-left:126.5pt;margin-top:215.6pt;width:30pt;height:16.1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" fillcolor="white [3201]" stroked="f" strokeweight=".5pt">
                <v:textbox>
                  <w:txbxContent>
                    <w:p w14:paraId="2FF64238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BE58D83" wp14:editId="12E2326D">
                <wp:simplePos x="0" y="0"/>
                <wp:positionH relativeFrom="column">
                  <wp:posOffset>2236679</wp:posOffset>
                </wp:positionH>
                <wp:positionV relativeFrom="paragraph">
                  <wp:posOffset>2099066</wp:posOffset>
                </wp:positionV>
                <wp:extent cx="381000" cy="205154"/>
                <wp:effectExtent l="0" t="0" r="0" b="4445"/>
                <wp:wrapNone/>
                <wp:docPr id="903" name="Text Box 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5B60EA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58D83" id="Text Box 903" o:spid="_x0000_s1039" type="#_x0000_t202" style="position:absolute;left:0;text-align:left;margin-left:176.1pt;margin-top:165.3pt;width:30pt;height:16.1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" fillcolor="white [3201]" stroked="f" strokeweight=".5pt">
                <v:textbox>
                  <w:txbxContent>
                    <w:p w14:paraId="065B60EA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34208ED" wp14:editId="41D55BB2">
                <wp:simplePos x="0" y="0"/>
                <wp:positionH relativeFrom="column">
                  <wp:posOffset>1460158</wp:posOffset>
                </wp:positionH>
                <wp:positionV relativeFrom="paragraph">
                  <wp:posOffset>2099065</wp:posOffset>
                </wp:positionV>
                <wp:extent cx="381000" cy="205154"/>
                <wp:effectExtent l="0" t="0" r="0" b="4445"/>
                <wp:wrapNone/>
                <wp:docPr id="902" name="Text Box 9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2C0B20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208ED" id="Text Box 902" o:spid="_x0000_s1040" type="#_x0000_t202" style="position:absolute;left:0;text-align:left;margin-left:114.95pt;margin-top:165.3pt;width:30pt;height:16.1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" fillcolor="white [3201]" stroked="f" strokeweight=".5pt">
                <v:textbox>
                  <w:txbxContent>
                    <w:p w14:paraId="722C0B20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8B4C1A6" wp14:editId="7258C71B">
                <wp:simplePos x="0" y="0"/>
                <wp:positionH relativeFrom="column">
                  <wp:posOffset>3189312</wp:posOffset>
                </wp:positionH>
                <wp:positionV relativeFrom="paragraph">
                  <wp:posOffset>1501140</wp:posOffset>
                </wp:positionV>
                <wp:extent cx="381000" cy="205154"/>
                <wp:effectExtent l="0" t="0" r="0" b="4445"/>
                <wp:wrapNone/>
                <wp:docPr id="901" name="Text Box 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65FFC1" w14:textId="77777777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4C1A6" id="Text Box 901" o:spid="_x0000_s1041" type="#_x0000_t202" style="position:absolute;left:0;text-align:left;margin-left:251.15pt;margin-top:118.2pt;width:30pt;height:16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" fillcolor="white [3201]" stroked="f" strokeweight=".5pt">
                <v:textbox>
                  <w:txbxContent>
                    <w:p w14:paraId="4565FFC1" w14:textId="77777777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25D6EAC" wp14:editId="1348D2D2">
                <wp:simplePos x="0" y="0"/>
                <wp:positionH relativeFrom="column">
                  <wp:posOffset>2034540</wp:posOffset>
                </wp:positionH>
                <wp:positionV relativeFrom="paragraph">
                  <wp:posOffset>1506757</wp:posOffset>
                </wp:positionV>
                <wp:extent cx="381000" cy="205154"/>
                <wp:effectExtent l="0" t="0" r="0" b="4445"/>
                <wp:wrapNone/>
                <wp:docPr id="899" name="Text Box 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05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4B45B4B" w14:textId="6096FAC4" w:rsidR="00203D43" w:rsidRPr="00203D43" w:rsidRDefault="00203D43" w:rsidP="00203D43">
                            <w:pPr>
                              <w:rPr>
                                <w:sz w:val="14"/>
                                <w:szCs w:val="14"/>
                                <w:lang w:bidi="fa-IR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  <w:lang w:bidi="fa-IR"/>
                              </w:rPr>
                              <w:t>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D6EAC" id="Text Box 899" o:spid="_x0000_s1042" type="#_x0000_t202" style="position:absolute;left:0;text-align:left;margin-left:160.2pt;margin-top:118.65pt;width:30pt;height:16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" fillcolor="white [3201]" stroked="f" strokeweight=".5pt">
                <v:textbox>
                  <w:txbxContent>
                    <w:p w14:paraId="34B45B4B" w14:textId="6096FAC4" w:rsidR="00203D43" w:rsidRPr="00203D43" w:rsidRDefault="00203D43" w:rsidP="00203D43">
                      <w:pPr>
                        <w:rPr>
                          <w:sz w:val="14"/>
                          <w:szCs w:val="14"/>
                          <w:lang w:bidi="fa-IR"/>
                        </w:rPr>
                      </w:pPr>
                      <w:r>
                        <w:rPr>
                          <w:sz w:val="14"/>
                          <w:szCs w:val="14"/>
                          <w:lang w:bidi="fa-IR"/>
                        </w:rPr>
                        <w:t>300</w:t>
                      </w:r>
                    </w:p>
                  </w:txbxContent>
                </v:textbox>
              </v:shape>
            </w:pict>
          </mc:Fallback>
        </mc:AlternateContent>
      </w:r>
      <w:r w:rsidR="00044BDB"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77AC362" wp14:editId="10A13767">
            <wp:extent cx="6097270" cy="38322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3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69B9C" w14:textId="497936A7" w:rsidR="00515EE4" w:rsidRPr="00044BDB" w:rsidRDefault="00044BDB" w:rsidP="00044BD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044BDB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5F9DD532" wp14:editId="4B6053BC">
            <wp:extent cx="6097270" cy="17037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C206" w14:textId="77777777" w:rsidR="003E4B87" w:rsidRPr="007A3FF8" w:rsidRDefault="00FB0C56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هندسه سازه</w:t>
      </w:r>
    </w:p>
    <w:p w14:paraId="71DE433B" w14:textId="449D0D7D" w:rsidR="00EF3903" w:rsidRDefault="00EF3903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فاصله آکس ها</w:t>
      </w:r>
    </w:p>
    <w:p w14:paraId="58CA73ED" w14:textId="3A92CFDD" w:rsidR="00EA42CF" w:rsidRDefault="0080655E" w:rsidP="0080655E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80655E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7900D31A" wp14:editId="6B551851">
            <wp:extent cx="6097270" cy="1181100"/>
            <wp:effectExtent l="0" t="0" r="0" b="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E3738" w14:textId="093780DC" w:rsidR="00EA42CF" w:rsidRDefault="00EA42C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تراز طبقات</w:t>
      </w:r>
    </w:p>
    <w:p w14:paraId="54C48336" w14:textId="052B415D" w:rsidR="006978D4" w:rsidRDefault="0080655E" w:rsidP="00766371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80655E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677743F8" wp14:editId="16612A38">
            <wp:extent cx="6097270" cy="3845560"/>
            <wp:effectExtent l="0" t="0" r="0" b="254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92023" w14:textId="77777777" w:rsidR="00766371" w:rsidRDefault="00766371" w:rsidP="006978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018F197A" w14:textId="289D6ECD" w:rsidR="006978D4" w:rsidRDefault="006978D4" w:rsidP="006978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7421AAA1" w14:textId="24358555" w:rsidR="00FE69E8" w:rsidRDefault="0080655E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80655E">
        <w:rPr>
          <w:rFonts w:cs="B Nazanin"/>
          <w:b/>
          <w:bCs/>
          <w:noProof/>
          <w:sz w:val="36"/>
          <w:szCs w:val="28"/>
          <w:rtl/>
        </w:rPr>
        <w:lastRenderedPageBreak/>
        <w:drawing>
          <wp:inline distT="0" distB="0" distL="0" distR="0" wp14:anchorId="3448D1B1" wp14:editId="68A13589">
            <wp:extent cx="5509737" cy="5585944"/>
            <wp:effectExtent l="0" t="0" r="0" b="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509737" cy="558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BE5C3" w14:textId="1F61EE25" w:rsidR="00EA35EA" w:rsidRDefault="00D86C82" w:rsidP="00255406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آکس بندی پلان</w:t>
      </w:r>
      <w:r w:rsidR="003542D3">
        <w:rPr>
          <w:rFonts w:cs="B Nazanin" w:hint="cs"/>
          <w:b/>
          <w:bCs/>
          <w:sz w:val="36"/>
          <w:szCs w:val="28"/>
          <w:rtl/>
        </w:rPr>
        <w:t xml:space="preserve"> </w:t>
      </w:r>
    </w:p>
    <w:p w14:paraId="2DA07674" w14:textId="0B8FB87E" w:rsidR="003542D3" w:rsidRDefault="003542D3" w:rsidP="003542D3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1184C1AA" w14:textId="77777777" w:rsidR="003542D3" w:rsidRDefault="003542D3" w:rsidP="003542D3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59CA4CAB" w14:textId="77777777" w:rsidR="00D2769F" w:rsidRDefault="00D2769F" w:rsidP="00D2769F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40EC2C5D" w14:textId="77777777" w:rsidR="00D2769F" w:rsidRDefault="00D2769F" w:rsidP="00D2769F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16AE44EB" w14:textId="77777777" w:rsidR="003542D3" w:rsidRPr="00FB0C56" w:rsidRDefault="003542D3" w:rsidP="0080655E">
      <w:pPr>
        <w:bidi/>
        <w:spacing w:line="360" w:lineRule="auto"/>
        <w:rPr>
          <w:rFonts w:cs="B Nazanin"/>
          <w:b/>
          <w:bCs/>
          <w:sz w:val="36"/>
          <w:szCs w:val="28"/>
        </w:rPr>
      </w:pPr>
    </w:p>
    <w:p w14:paraId="18301655" w14:textId="77777777" w:rsidR="00E14170" w:rsidRDefault="00E14170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</w:rPr>
        <w:lastRenderedPageBreak/>
        <w:t>معرفی مصالح مورد استفاده</w:t>
      </w:r>
    </w:p>
    <w:p w14:paraId="07D58609" w14:textId="77777777" w:rsidR="00E14170" w:rsidRPr="00E14170" w:rsidRDefault="00E1417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</w:p>
    <w:tbl>
      <w:tblPr>
        <w:tblStyle w:val="GridTable4-Accent5"/>
        <w:bidiVisual/>
        <w:tblW w:w="4997" w:type="pct"/>
        <w:tblInd w:w="4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BB6218" w:rsidRPr="00D750F5" w14:paraId="4AB116C6" w14:textId="77777777" w:rsidTr="00BB62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2583C1DE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مصالح - بتن</w:t>
            </w:r>
          </w:p>
        </w:tc>
      </w:tr>
      <w:tr w:rsidR="00BB6218" w:rsidRPr="00D750F5" w14:paraId="561289AF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6C37B75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1463DC99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2500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BB6218" w:rsidRPr="00D750F5" w14:paraId="65B09BC4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038EFF1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4359C392" w14:textId="07C7E5C1" w:rsidR="00BB6218" w:rsidRPr="00BB6218" w:rsidRDefault="00000000" w:rsidP="0052481C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=22040 Mpa</m:t>
                </m:r>
              </m:oMath>
            </m:oMathPara>
          </w:p>
        </w:tc>
      </w:tr>
      <w:tr w:rsidR="00BB6218" w:rsidRPr="00D750F5" w14:paraId="406437C3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354A557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2157CD1B" w14:textId="457897E2" w:rsidR="00BB6218" w:rsidRPr="00BB6218" w:rsidRDefault="00BB6218" w:rsidP="00703F06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U=2 </m:t>
                </m:r>
              </m:oMath>
            </m:oMathPara>
          </w:p>
        </w:tc>
      </w:tr>
      <w:tr w:rsidR="00BB6218" w:rsidRPr="00D750F5" w14:paraId="1D302B9C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FBBFB18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499CBDF5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BB6218" w:rsidRPr="00D750F5" w14:paraId="6FB3964A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C05BDB6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مقاومت 28 روزه</w:t>
            </w:r>
          </w:p>
        </w:tc>
        <w:tc>
          <w:tcPr>
            <w:tcW w:w="2500" w:type="pct"/>
            <w:vAlign w:val="center"/>
          </w:tcPr>
          <w:p w14:paraId="634BD83D" w14:textId="60A4C3DA" w:rsidR="00BB6218" w:rsidRPr="00BB6218" w:rsidRDefault="0080655E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22 Mpa</m:t>
                </m:r>
              </m:oMath>
            </m:oMathPara>
          </w:p>
        </w:tc>
      </w:tr>
    </w:tbl>
    <w:p w14:paraId="579997EE" w14:textId="77777777" w:rsidR="007057F4" w:rsidRDefault="007057F4" w:rsidP="00864A55">
      <w:pPr>
        <w:bidi/>
        <w:spacing w:after="200" w:line="360" w:lineRule="auto"/>
        <w:rPr>
          <w:rFonts w:cs="B Nazanin"/>
          <w:rtl/>
          <w:lang w:bidi="fa-IR"/>
        </w:rPr>
      </w:pPr>
    </w:p>
    <w:p w14:paraId="3A6679D3" w14:textId="42492E83" w:rsidR="001A07DA" w:rsidRDefault="001A07DA" w:rsidP="00864A55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C8A31A8" w14:textId="2C9FBA3F" w:rsidR="00EC0910" w:rsidRDefault="00EC0910" w:rsidP="00EC0910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6B8CFEB" w14:textId="7B0D135B" w:rsidR="00EC0910" w:rsidRDefault="00EC0910" w:rsidP="00EC0910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FAC719C" w14:textId="558F48B5" w:rsidR="00EC0910" w:rsidRDefault="00EC0910" w:rsidP="00EC0910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4E53C31" w14:textId="194307FC" w:rsidR="00EC0910" w:rsidRDefault="00EC0910" w:rsidP="00EC0910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C52AD28" w14:textId="1AC5C581" w:rsidR="00EC0910" w:rsidRDefault="00EC0910" w:rsidP="00EC0910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03695AB" w14:textId="77777777" w:rsidR="0080655E" w:rsidRDefault="0080655E" w:rsidP="0080655E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6467BC75" w14:textId="77777777" w:rsidR="00EC0910" w:rsidRPr="00777D5B" w:rsidRDefault="00EC0910" w:rsidP="00EC0910">
      <w:pPr>
        <w:pStyle w:val="ListParagraph"/>
        <w:numPr>
          <w:ilvl w:val="0"/>
          <w:numId w:val="25"/>
        </w:numPr>
        <w:bidi/>
        <w:spacing w:after="160"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777D5B">
        <w:rPr>
          <w:rFonts w:cs="B Nazanin" w:hint="cs"/>
          <w:b/>
          <w:bCs/>
          <w:szCs w:val="28"/>
          <w:rtl/>
          <w:lang w:bidi="fa-IR"/>
        </w:rPr>
        <w:lastRenderedPageBreak/>
        <w:t>مشخصات بتن:</w:t>
      </w:r>
    </w:p>
    <w:p w14:paraId="7AB5CA70" w14:textId="77777777" w:rsidR="00EC0910" w:rsidRPr="00082F3C" w:rsidRDefault="00EC0910" w:rsidP="00EC0910">
      <w:pPr>
        <w:pStyle w:val="ListParagraph"/>
        <w:numPr>
          <w:ilvl w:val="0"/>
          <w:numId w:val="24"/>
        </w:numPr>
        <w:bidi/>
        <w:spacing w:after="160"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t>وزن مخصوص بتن</w:t>
      </w:r>
    </w:p>
    <w:p w14:paraId="2B242725" w14:textId="77777777" w:rsidR="00EC0910" w:rsidRDefault="00EC091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31A7426" wp14:editId="556E46CB">
                <wp:simplePos x="0" y="0"/>
                <wp:positionH relativeFrom="column">
                  <wp:posOffset>179070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557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D604D0" id="Rounded Rectangle 25" o:spid="_x0000_s1026" style="position:absolute;margin-left:14.1pt;margin-top:42pt;width:451.3pt;height:20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74B0C154" wp14:editId="3BF596B9">
            <wp:extent cx="5731510" cy="2597150"/>
            <wp:effectExtent l="0" t="0" r="2540" b="0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E850B" w14:textId="77777777" w:rsidR="00EC0910" w:rsidRDefault="00EC091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5، وزن مخصوص بتن طبق پیوست 1 مبحث 6 ویرایش 92</w:t>
      </w:r>
    </w:p>
    <w:p w14:paraId="5342BF3A" w14:textId="77777777" w:rsidR="00EC0910" w:rsidRPr="00297BC2" w:rsidRDefault="00000000" w:rsidP="00EC0910">
      <w:pPr>
        <w:bidi/>
        <w:spacing w:line="360" w:lineRule="auto"/>
        <w:jc w:val="center"/>
        <w:rPr>
          <w:rFonts w:eastAsiaTheme="minorEastAsia" w:cs="B Nazanin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42AEF1CE" w14:textId="77777777" w:rsidR="00EC0910" w:rsidRPr="00082F3C" w:rsidRDefault="00EC0910" w:rsidP="00EC0910">
      <w:pPr>
        <w:pStyle w:val="ListParagraph"/>
        <w:numPr>
          <w:ilvl w:val="0"/>
          <w:numId w:val="24"/>
        </w:numPr>
        <w:bidi/>
        <w:spacing w:after="160" w:line="360" w:lineRule="auto"/>
        <w:jc w:val="both"/>
        <w:rPr>
          <w:rFonts w:cs="B Nazanin"/>
          <w:b/>
          <w:bCs/>
          <w:szCs w:val="28"/>
          <w:lang w:bidi="fa-IR"/>
        </w:rPr>
      </w:pPr>
      <w:r w:rsidRPr="00082F3C">
        <w:rPr>
          <w:rFonts w:cs="B Nazanin" w:hint="cs"/>
          <w:b/>
          <w:bCs/>
          <w:szCs w:val="28"/>
          <w:rtl/>
          <w:lang w:bidi="fa-IR"/>
        </w:rPr>
        <w:t>مدول الاستیسیته بتن</w:t>
      </w:r>
    </w:p>
    <w:p w14:paraId="4C7F4E97" w14:textId="77777777" w:rsidR="00EC0910" w:rsidRDefault="00EC091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B1BEA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7A3FD90" wp14:editId="2B023E62">
            <wp:extent cx="4870450" cy="2712041"/>
            <wp:effectExtent l="76200" t="76200" r="139700" b="127000"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875185" cy="27146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F6E021" w14:textId="77777777" w:rsidR="00EC0910" w:rsidRDefault="00EC091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6، مدول الاستیسیته بتن طبق مبحث 9 ویرایش 99</w:t>
      </w:r>
    </w:p>
    <w:p w14:paraId="7C0133B1" w14:textId="77777777" w:rsidR="00EC0910" w:rsidRPr="00082F3C" w:rsidRDefault="0000000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5529081B" w14:textId="7CA7E3BA" w:rsidR="00EC0910" w:rsidRDefault="00EC0910" w:rsidP="00EC0910">
      <w:pPr>
        <w:pStyle w:val="ListParagraph"/>
        <w:numPr>
          <w:ilvl w:val="0"/>
          <w:numId w:val="23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Cs w:val="28"/>
                <w:lang w:bidi="fa-IR"/>
              </w:rPr>
              <m:t>c</m:t>
            </m:r>
          </m:sub>
        </m:sSub>
      </m:oMath>
      <w:r>
        <w:rPr>
          <w:rFonts w:cs="B Nazanin" w:hint="cs"/>
          <w:szCs w:val="28"/>
          <w:rtl/>
          <w:lang w:bidi="fa-IR"/>
        </w:rPr>
        <w:t>) را برابر 21 مگاپاسکال در نظر خواهیم گرفت.</w:t>
      </w:r>
    </w:p>
    <w:p w14:paraId="2228E8EC" w14:textId="6788D183" w:rsidR="00EC0910" w:rsidRPr="00612514" w:rsidRDefault="00000000" w:rsidP="00EC0910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22</m:t>
                  </m:r>
                </m:e>
              </m:rad>
            </m:e>
          </m:d>
          <m:r>
            <w:rPr>
              <w:rFonts w:ascii="Cambria Math" w:hAnsi="Cambria Math" w:cs="B Nazanin"/>
              <w:szCs w:val="28"/>
              <w:lang w:bidi="fa-IR"/>
            </w:rPr>
            <m:t>=22040 Mpa</m:t>
          </m:r>
        </m:oMath>
      </m:oMathPara>
    </w:p>
    <w:p w14:paraId="167C7BE8" w14:textId="77777777" w:rsidR="00EC0910" w:rsidRPr="00612514" w:rsidRDefault="00EC0910" w:rsidP="00EC0910">
      <w:pPr>
        <w:pStyle w:val="ListParagraph"/>
        <w:numPr>
          <w:ilvl w:val="0"/>
          <w:numId w:val="23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Cs w:val="28"/>
                <w:lang w:bidi="fa-IR"/>
              </w:rPr>
              <m:t>5</m:t>
            </m:r>
          </m:sup>
        </m:sSup>
      </m:oMath>
      <w:r>
        <w:rPr>
          <w:rFonts w:eastAsiaTheme="minorEastAsia" w:cs="B Nazanin" w:hint="cs"/>
          <w:szCs w:val="28"/>
          <w:rtl/>
          <w:lang w:bidi="fa-IR"/>
        </w:rPr>
        <w:t xml:space="preserve"> ضرب نمائیم.</w:t>
      </w:r>
    </w:p>
    <w:p w14:paraId="40AA2269" w14:textId="5EEA71CB" w:rsidR="00EC0910" w:rsidRPr="00B264F9" w:rsidRDefault="00000000" w:rsidP="00EC0910">
      <w:pPr>
        <w:bidi/>
        <w:spacing w:line="360" w:lineRule="auto"/>
        <w:jc w:val="center"/>
        <w:rPr>
          <w:rFonts w:eastAsiaTheme="minorEastAsia" w:cs="B Nazanin"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≅22040 Mpa=22040×</m:t>
          </m:r>
          <m:sSup>
            <m:sSup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Cs w:val="28"/>
                  <w:lang w:bidi="fa-IR"/>
                </w:rPr>
                <m:t>=2.204×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26361A1" w14:textId="77777777" w:rsidR="00EC0910" w:rsidRPr="00612514" w:rsidRDefault="00EC0910" w:rsidP="00EC0910">
      <w:pPr>
        <w:bidi/>
        <w:spacing w:line="360" w:lineRule="auto"/>
        <w:rPr>
          <w:rFonts w:cs="B Nazanin"/>
          <w:i/>
          <w:szCs w:val="28"/>
          <w:lang w:bidi="fa-IR"/>
        </w:rPr>
      </w:pPr>
    </w:p>
    <w:p w14:paraId="49A535D4" w14:textId="77777777" w:rsidR="00EC0910" w:rsidRDefault="00EC0910" w:rsidP="00EC0910">
      <w:pPr>
        <w:pStyle w:val="ListParagraph"/>
        <w:numPr>
          <w:ilvl w:val="0"/>
          <w:numId w:val="24"/>
        </w:numPr>
        <w:bidi/>
        <w:spacing w:after="160" w:line="360" w:lineRule="auto"/>
        <w:jc w:val="both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t>نسبت پوآسون</w:t>
      </w:r>
    </w:p>
    <w:p w14:paraId="620EE5C6" w14:textId="77777777" w:rsidR="00EC0910" w:rsidRDefault="00EC0910" w:rsidP="00EC0910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A23E43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AAC3FB9" wp14:editId="7D157C1D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91BC03" w14:textId="77777777" w:rsidR="00EC0910" w:rsidRDefault="00EC0910" w:rsidP="00EC091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7، نسبت پوآسون بتن طبق مبحث 9 ویرایش 99</w:t>
      </w:r>
    </w:p>
    <w:p w14:paraId="21E6AC30" w14:textId="77777777" w:rsidR="00EC0910" w:rsidRPr="0079712F" w:rsidRDefault="00EC0910" w:rsidP="00EC0910">
      <w:pPr>
        <w:tabs>
          <w:tab w:val="left" w:pos="500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U=ϑ=0.2</m:t>
          </m:r>
        </m:oMath>
      </m:oMathPara>
    </w:p>
    <w:p w14:paraId="296872E6" w14:textId="77777777" w:rsidR="00EC0910" w:rsidRDefault="00EC0910" w:rsidP="00EC0910">
      <w:pPr>
        <w:pStyle w:val="ListParagraph"/>
        <w:numPr>
          <w:ilvl w:val="0"/>
          <w:numId w:val="24"/>
        </w:numPr>
        <w:tabs>
          <w:tab w:val="left" w:pos="5007"/>
        </w:tabs>
        <w:bidi/>
        <w:spacing w:after="160" w:line="360" w:lineRule="auto"/>
        <w:jc w:val="both"/>
        <w:rPr>
          <w:rFonts w:eastAsiaTheme="minorEastAsia" w:cs="B Nazanin"/>
          <w:b/>
          <w:bCs/>
          <w:szCs w:val="28"/>
          <w:lang w:bidi="fa-IR"/>
        </w:rPr>
      </w:pPr>
      <w:r>
        <w:rPr>
          <w:rFonts w:eastAsiaTheme="minorEastAsia" w:cs="B Nazanin" w:hint="cs"/>
          <w:b/>
          <w:bCs/>
          <w:szCs w:val="28"/>
          <w:rtl/>
          <w:lang w:bidi="fa-IR"/>
        </w:rPr>
        <w:t>ضریب انبساط حرارتی</w:t>
      </w:r>
    </w:p>
    <w:p w14:paraId="270CA3A5" w14:textId="77777777" w:rsidR="00EC0910" w:rsidRDefault="00EC0910" w:rsidP="00EC0910">
      <w:pPr>
        <w:tabs>
          <w:tab w:val="left" w:pos="500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DE0755">
        <w:rPr>
          <w:rFonts w:eastAsiaTheme="minorEastAsia" w:cs="B Nazanin"/>
          <w:noProof/>
          <w:szCs w:val="28"/>
          <w:rtl/>
          <w:lang w:bidi="fa-IR"/>
        </w:rPr>
        <w:drawing>
          <wp:inline distT="0" distB="0" distL="0" distR="0" wp14:anchorId="3C47518E" wp14:editId="17109984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AEEAC5C" w14:textId="77777777" w:rsidR="00EC0910" w:rsidRDefault="00EC0910" w:rsidP="00EC0910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eastAsiaTheme="minorEastAsia" w:cs="B Nazanin" w:hint="cs"/>
          <w:szCs w:val="28"/>
          <w:rtl/>
          <w:lang w:bidi="fa-IR"/>
        </w:rPr>
        <w:t xml:space="preserve">شکل 8، </w:t>
      </w:r>
      <w:r>
        <w:rPr>
          <w:rFonts w:cs="B Nazanin" w:hint="cs"/>
          <w:szCs w:val="28"/>
          <w:rtl/>
          <w:lang w:bidi="fa-IR"/>
        </w:rPr>
        <w:t>ضریب انبساط حرارتی بتن طبق مبحث 9 ویرایش 99</w:t>
      </w:r>
    </w:p>
    <w:p w14:paraId="215720D6" w14:textId="77777777" w:rsidR="00EC0910" w:rsidRPr="0079712F" w:rsidRDefault="00EC0910" w:rsidP="00EC0910">
      <w:pPr>
        <w:tabs>
          <w:tab w:val="left" w:pos="5007"/>
        </w:tabs>
        <w:bidi/>
        <w:spacing w:line="360" w:lineRule="auto"/>
        <w:jc w:val="center"/>
        <w:rPr>
          <w:rFonts w:eastAsiaTheme="minorEastAsia" w:cs="B Nazanin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Cs w:val="28"/>
                  <w:lang w:bidi="fa-IR"/>
                </w:rPr>
                <m:t>℃</m:t>
              </m:r>
            </m:den>
          </m:f>
        </m:oMath>
      </m:oMathPara>
    </w:p>
    <w:p w14:paraId="26937C4C" w14:textId="77777777" w:rsidR="00EC0910" w:rsidRDefault="00EC0910" w:rsidP="00EC0910">
      <w:pPr>
        <w:pStyle w:val="ListParagraph"/>
        <w:numPr>
          <w:ilvl w:val="0"/>
          <w:numId w:val="24"/>
        </w:numPr>
        <w:tabs>
          <w:tab w:val="left" w:pos="5007"/>
        </w:tabs>
        <w:bidi/>
        <w:spacing w:after="160" w:line="360" w:lineRule="auto"/>
        <w:jc w:val="both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مقاومت فشاری بتن</w:t>
      </w:r>
    </w:p>
    <w:p w14:paraId="03143F30" w14:textId="449F86A1" w:rsidR="00EC0910" w:rsidRDefault="00EC0910" w:rsidP="00EC0910">
      <w:pPr>
        <w:tabs>
          <w:tab w:val="left" w:pos="5007"/>
        </w:tabs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مقاومت فشاری بتن را برابر </w:t>
      </w:r>
      <w:r w:rsidR="0080655E">
        <w:rPr>
          <w:rFonts w:cs="B Nazanin" w:hint="cs"/>
          <w:szCs w:val="28"/>
          <w:rtl/>
          <w:lang w:bidi="fa-IR"/>
        </w:rPr>
        <w:t>22</w:t>
      </w:r>
      <w:r>
        <w:rPr>
          <w:rFonts w:cs="B Nazanin" w:hint="cs"/>
          <w:szCs w:val="28"/>
          <w:rtl/>
          <w:lang w:bidi="fa-IR"/>
        </w:rPr>
        <w:t xml:space="preserve"> مگاپاسکال در نظر گرفته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ایم.</w:t>
      </w:r>
    </w:p>
    <w:p w14:paraId="1EF39D72" w14:textId="55A23FEC" w:rsidR="001D36EB" w:rsidRPr="00C73BC6" w:rsidRDefault="00000000" w:rsidP="00C73BC6">
      <w:pPr>
        <w:tabs>
          <w:tab w:val="left" w:pos="5007"/>
        </w:tabs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=22 Mpa=22×</m:t>
          </m:r>
          <m:sSup>
            <m:sSup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</m:oMath>
      </m:oMathPara>
    </w:p>
    <w:p w14:paraId="7D3AA821" w14:textId="57D48591" w:rsidR="009006EE" w:rsidRDefault="00C73BC6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C73BC6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4563F28E" wp14:editId="265CF94B">
            <wp:extent cx="4854361" cy="6439458"/>
            <wp:effectExtent l="0" t="0" r="381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643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4E4EB" w14:textId="5B64F0F1" w:rsidR="00C73BC6" w:rsidRDefault="00C73BC6" w:rsidP="00C73BC6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C73BC6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A7C3DF1" wp14:editId="1B613213">
            <wp:extent cx="4877223" cy="3749365"/>
            <wp:effectExtent l="0" t="0" r="0" b="381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877223" cy="374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BE081" w14:textId="256FFDFC" w:rsidR="00BA5511" w:rsidRDefault="00BA5511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تعریف بتن در نرم افزار</w:t>
      </w:r>
    </w:p>
    <w:p w14:paraId="546F84D0" w14:textId="5546F85A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EB277E7" w14:textId="3FAE9F47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9212FC6" w14:textId="7932959E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4A2D4AC" w14:textId="15C59125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75DF6EE" w14:textId="4AD6F508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3831550" w14:textId="46D57CFF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72921CD" w14:textId="50025CCF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5AF58E7" w14:textId="32F25861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6355F80" w14:textId="189D784F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6C1D3B20" w14:textId="77777777" w:rsidR="009006EE" w:rsidRDefault="009006EE" w:rsidP="009006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tbl>
      <w:tblPr>
        <w:tblStyle w:val="GridTable4-Accent5"/>
        <w:bidiVisual/>
        <w:tblW w:w="4997" w:type="pct"/>
        <w:tblInd w:w="70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615B2" w:rsidRPr="00453320" w14:paraId="47B05592" w14:textId="77777777" w:rsidTr="00C73B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2E107048" w14:textId="59E6E9BA" w:rsidR="00D615B2" w:rsidRPr="00453320" w:rsidRDefault="00D615B2" w:rsidP="00710522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lastRenderedPageBreak/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="00114E7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AII</w:t>
            </w:r>
          </w:p>
        </w:tc>
      </w:tr>
      <w:tr w:rsidR="00D615B2" w:rsidRPr="00453320" w14:paraId="311EA846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2CFA398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02C3EB18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D615B2" w:rsidRPr="00453320" w14:paraId="368DE3F8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02A53E3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72E0D665" w14:textId="77777777" w:rsidR="00D615B2" w:rsidRPr="00453320" w:rsidRDefault="00000000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D615B2" w:rsidRPr="00453320" w14:paraId="136CCB8C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C6F6BF2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598D0E5C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D615B2" w:rsidRPr="00453320" w14:paraId="22FEA363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FC97175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7E1266CC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D615B2" w:rsidRPr="00453320" w14:paraId="5B8DB57A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DCEC96F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مقاومت </w:t>
            </w:r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1127135" w14:textId="77777777" w:rsidR="00D615B2" w:rsidRPr="00453320" w:rsidRDefault="00E30E1A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300 Mpa</m:t>
                </m:r>
              </m:oMath>
            </m:oMathPara>
          </w:p>
        </w:tc>
      </w:tr>
      <w:tr w:rsidR="00E30E1A" w:rsidRPr="00453320" w14:paraId="38D47664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677DE23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F91D63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500 Mpa</m:t>
                </m:r>
              </m:oMath>
            </m:oMathPara>
          </w:p>
        </w:tc>
      </w:tr>
      <w:tr w:rsidR="00E30E1A" w:rsidRPr="00453320" w14:paraId="2145DB3B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9CEB5D1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A21E473" w14:textId="77777777" w:rsidR="00E30E1A" w:rsidRPr="00453320" w:rsidRDefault="00E30E1A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1.25×300=375 Mpa</m:t>
                </m:r>
              </m:oMath>
            </m:oMathPara>
          </w:p>
        </w:tc>
      </w:tr>
      <w:tr w:rsidR="00E30E1A" w:rsidRPr="00453320" w14:paraId="170C14C2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FF83CE7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414534E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1.25×500=625 Mpa</m:t>
                </m:r>
              </m:oMath>
            </m:oMathPara>
          </w:p>
        </w:tc>
      </w:tr>
      <w:tr w:rsidR="00C73BC6" w:rsidRPr="00453320" w14:paraId="1887C8B8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64512866" w14:textId="005B4FEA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="00114E7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AIII</w:t>
            </w:r>
          </w:p>
        </w:tc>
      </w:tr>
      <w:tr w:rsidR="00C73BC6" w:rsidRPr="00453320" w14:paraId="05BA2AC7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C2BF165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2CD86C29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C73BC6" w:rsidRPr="00453320" w14:paraId="6B288615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207CB84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10175BC6" w14:textId="77777777" w:rsidR="00C73BC6" w:rsidRPr="00453320" w:rsidRDefault="00000000" w:rsidP="00E41B24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C73BC6" w:rsidRPr="00453320" w14:paraId="76296372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CACB497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5898BA21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C73BC6" w:rsidRPr="00453320" w14:paraId="33640FD2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CD8F5FD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1A61C234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C73BC6" w:rsidRPr="00453320" w14:paraId="16F294E8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0BFB758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75E96C74" w14:textId="5C7E33BA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400 Mpa</m:t>
                </m:r>
              </m:oMath>
            </m:oMathPara>
          </w:p>
        </w:tc>
      </w:tr>
      <w:tr w:rsidR="00C73BC6" w:rsidRPr="00453320" w14:paraId="45DE03A9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3473802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0E3C999E" w14:textId="69A1AA68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600 Mpa</m:t>
                </m:r>
              </m:oMath>
            </m:oMathPara>
          </w:p>
        </w:tc>
      </w:tr>
      <w:tr w:rsidR="00C73BC6" w:rsidRPr="00453320" w14:paraId="2213AE5C" w14:textId="77777777" w:rsidTr="00C73BC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13F4C40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45D15A2" w14:textId="35ECC7E6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1.25×400=500 Mpa</m:t>
                </m:r>
              </m:oMath>
            </m:oMathPara>
          </w:p>
        </w:tc>
      </w:tr>
      <w:tr w:rsidR="00C73BC6" w:rsidRPr="00453320" w14:paraId="0DDC77BF" w14:textId="77777777" w:rsidTr="00C73B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814D656" w14:textId="77777777" w:rsidR="00C73BC6" w:rsidRPr="00453320" w:rsidRDefault="00C73BC6" w:rsidP="00E41B24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026F960F" w14:textId="33322783" w:rsidR="00C73BC6" w:rsidRPr="00453320" w:rsidRDefault="00C73BC6" w:rsidP="00E41B24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1.25×600=750 Mpa</m:t>
                </m:r>
              </m:oMath>
            </m:oMathPara>
          </w:p>
        </w:tc>
      </w:tr>
    </w:tbl>
    <w:p w14:paraId="22EFCB26" w14:textId="77777777" w:rsidR="00C73BC6" w:rsidRDefault="00C73BC6" w:rsidP="00C73BC6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4AA148C2" w14:textId="77777777" w:rsidR="00C31257" w:rsidRDefault="00C31257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DE95E42" wp14:editId="0CD1D7FB">
            <wp:extent cx="4355873" cy="4838131"/>
            <wp:effectExtent l="76200" t="76200" r="140335" b="133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373996" cy="48582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71087B" w14:textId="77777777" w:rsidR="001D01D5" w:rsidRDefault="00C31257" w:rsidP="00864A55">
      <w:pPr>
        <w:bidi/>
        <w:spacing w:line="360" w:lineRule="auto"/>
        <w:jc w:val="center"/>
        <w:rPr>
          <w:rFonts w:cs="B Nazanin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ضوابط مبحث دهم در خصوص ضریب </w:t>
      </w:r>
      <m:oMath>
        <m:sSub>
          <m:sSubPr>
            <m:ctrlPr>
              <w:rPr>
                <w:rFonts w:ascii="Cambria Math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hAnsi="Cambria Math" w:cs="B Nazanin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lang w:bidi="fa-IR"/>
              </w:rPr>
              <m:t>y</m:t>
            </m:r>
          </m:sub>
        </m:sSub>
      </m:oMath>
    </w:p>
    <w:p w14:paraId="135F0D89" w14:textId="4A1586EB" w:rsidR="006A1ED9" w:rsidRDefault="006A1ED9" w:rsidP="00453320">
      <w:pPr>
        <w:bidi/>
        <w:spacing w:line="360" w:lineRule="auto"/>
        <w:jc w:val="center"/>
        <w:rPr>
          <w:rFonts w:cs="B Nazanin"/>
          <w:lang w:bidi="fa-IR"/>
        </w:rPr>
      </w:pPr>
    </w:p>
    <w:p w14:paraId="4096F2BF" w14:textId="3E9E6370" w:rsidR="00273D52" w:rsidRDefault="00921BBA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921BBA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26EB3ED" wp14:editId="5C25AD38">
            <wp:extent cx="3855309" cy="4702628"/>
            <wp:effectExtent l="0" t="0" r="0" b="3175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863662" cy="471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9A4C4" w14:textId="3F983034" w:rsidR="00921BBA" w:rsidRDefault="00921BBA" w:rsidP="00921BBA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921BBA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4C7E1A6C" wp14:editId="714C6C16">
            <wp:extent cx="3930741" cy="3000425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938913" cy="300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B6924" w14:textId="40137D17" w:rsidR="00C31257" w:rsidRDefault="00273D52" w:rsidP="00B70ECF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 w:rsidR="00114E70">
        <w:rPr>
          <w:rFonts w:asciiTheme="majorBidi" w:hAnsiTheme="majorBidi" w:cstheme="majorBidi"/>
          <w:lang w:bidi="fa-IR"/>
        </w:rPr>
        <w:t>AII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46B2A516" w14:textId="086EFDE5" w:rsidR="00921BBA" w:rsidRDefault="00921BBA" w:rsidP="00921BBA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921BBA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1AEB82FE" wp14:editId="4AF25805">
            <wp:extent cx="3854269" cy="4731070"/>
            <wp:effectExtent l="0" t="0" r="0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860843" cy="4739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EF96F" w14:textId="26FA4D58" w:rsidR="00921BBA" w:rsidRDefault="00921BBA" w:rsidP="00921BBA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921BBA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6B75FB9D" wp14:editId="3CBD6DFC">
            <wp:extent cx="3821476" cy="2911029"/>
            <wp:effectExtent l="0" t="0" r="7620" b="381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828401" cy="291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7F4DB" w14:textId="4A3137F6" w:rsidR="000F664D" w:rsidRDefault="00921BBA" w:rsidP="00921BBA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>
        <w:rPr>
          <w:rFonts w:asciiTheme="majorBidi" w:hAnsiTheme="majorBidi" w:cstheme="majorBidi"/>
          <w:lang w:bidi="fa-IR"/>
        </w:rPr>
        <w:t>AIII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4C958717" w14:textId="77777777" w:rsidR="005941D3" w:rsidRDefault="00896744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896744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مقاطع</w:t>
      </w:r>
    </w:p>
    <w:p w14:paraId="1F6C5F84" w14:textId="69312083" w:rsidR="00896744" w:rsidRDefault="00896744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ستون ها</w:t>
      </w:r>
    </w:p>
    <w:p w14:paraId="1B98FC7C" w14:textId="77777777" w:rsidR="00222159" w:rsidRDefault="00222159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71AD6FF" w14:textId="4A1BB98C" w:rsidR="00896744" w:rsidRDefault="004940C7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4940C7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24AA1BC2" wp14:editId="0E57FEC4">
            <wp:extent cx="6097270" cy="5156835"/>
            <wp:effectExtent l="0" t="0" r="0" b="5715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5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C616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ستون</w:t>
      </w:r>
    </w:p>
    <w:p w14:paraId="6DD9FE79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F0468E8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38A9CD9" w14:textId="77777777" w:rsidR="00222159" w:rsidRDefault="00222159" w:rsidP="004940C7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77AFD851" w14:textId="1315E309" w:rsidR="00222159" w:rsidRDefault="00870547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870547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9B39B6C" wp14:editId="73CE8F3B">
            <wp:extent cx="6097270" cy="5644515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64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A9111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آرماتورها و کاور و نحوه آرایش آنها</w:t>
      </w:r>
    </w:p>
    <w:p w14:paraId="206BF38C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86B0871" w14:textId="77777777" w:rsidR="007F692F" w:rsidRDefault="007F692F" w:rsidP="0033491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6D2FB4EF" w14:textId="77777777" w:rsidR="00334912" w:rsidRDefault="00334912" w:rsidP="00334912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5A3D2584" w14:textId="5659C743" w:rsidR="006E177F" w:rsidRDefault="006E177F" w:rsidP="006E177F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4D3E46DB" w14:textId="77777777" w:rsidR="00870547" w:rsidRDefault="00870547" w:rsidP="00870547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76D519FB" w14:textId="0A5D1794" w:rsidR="007F692F" w:rsidRDefault="007F692F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تیرها</w:t>
      </w:r>
    </w:p>
    <w:p w14:paraId="6852BB00" w14:textId="5BBEBE13" w:rsidR="007F692F" w:rsidRDefault="00390D2B" w:rsidP="00B46159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390D2B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F8EB538" wp14:editId="7F660978">
            <wp:extent cx="6097270" cy="5179695"/>
            <wp:effectExtent l="0" t="0" r="0" b="190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CE2EA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تیرها</w:t>
      </w:r>
    </w:p>
    <w:p w14:paraId="5CFA04C5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E95EAA1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857265C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2678BA3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964BB7C" w14:textId="77777777" w:rsidR="002D269A" w:rsidRDefault="002D269A" w:rsidP="00A277D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28798AFF" w14:textId="56E6FC1D" w:rsidR="002D269A" w:rsidRDefault="00026487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026487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7662BF32" wp14:editId="34BA0606">
            <wp:extent cx="6097270" cy="3145155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6115B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نوع آرماتورها و کاور تیرها</w:t>
      </w:r>
    </w:p>
    <w:p w14:paraId="0464BD28" w14:textId="77777777" w:rsidR="005419B9" w:rsidRDefault="005419B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7B96CFE" w14:textId="58D7D1B6" w:rsidR="002A55B7" w:rsidRDefault="00A11FF8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F14A69">
        <w:rPr>
          <w:rFonts w:cs="B Nazanin"/>
          <w:noProof/>
          <w:szCs w:val="28"/>
          <w:rtl/>
          <w:lang w:bidi="fa-IR"/>
        </w:rPr>
        <w:drawing>
          <wp:inline distT="0" distB="0" distL="0" distR="0" wp14:anchorId="6A951F76" wp14:editId="48C4EBDD">
            <wp:extent cx="4427922" cy="3225524"/>
            <wp:effectExtent l="76200" t="76200" r="125095" b="127635"/>
            <wp:docPr id="566" name="Pictur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434953" cy="32306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056C83" w14:textId="1ADC1C58" w:rsidR="00A277D2" w:rsidRDefault="002A55B7" w:rsidP="00026487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مقدار حداقل پوشش بتنی روی میلگردها طبق مبحث نهم</w:t>
      </w:r>
    </w:p>
    <w:p w14:paraId="0E20D627" w14:textId="77777777" w:rsidR="00BA6C42" w:rsidRDefault="009113A4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الگوهای بارگذاری</w:t>
      </w:r>
    </w:p>
    <w:p w14:paraId="1CC453B0" w14:textId="77777777" w:rsidR="004A550F" w:rsidRPr="00190780" w:rsidRDefault="004A550F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tbl>
      <w:tblPr>
        <w:tblStyle w:val="GridTable4-Accent5"/>
        <w:tblW w:w="5000" w:type="pct"/>
        <w:tblLook w:val="04A0" w:firstRow="1" w:lastRow="0" w:firstColumn="1" w:lastColumn="0" w:noHBand="0" w:noVBand="1"/>
      </w:tblPr>
      <w:tblGrid>
        <w:gridCol w:w="1002"/>
        <w:gridCol w:w="1490"/>
        <w:gridCol w:w="2174"/>
        <w:gridCol w:w="1649"/>
        <w:gridCol w:w="3277"/>
      </w:tblGrid>
      <w:tr w:rsidR="004A550F" w:rsidRPr="004A550F" w14:paraId="3A479DC6" w14:textId="77777777" w:rsidTr="004A5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5"/>
            <w:noWrap/>
            <w:vAlign w:val="center"/>
            <w:hideMark/>
          </w:tcPr>
          <w:p w14:paraId="32CB3F49" w14:textId="77777777" w:rsidR="004A550F" w:rsidRPr="004A550F" w:rsidRDefault="004A550F" w:rsidP="00864A55">
            <w:pPr>
              <w:bidi/>
              <w:spacing w:line="360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الگوهای بارگذاری</w:t>
            </w:r>
          </w:p>
        </w:tc>
      </w:tr>
      <w:tr w:rsidR="004A550F" w:rsidRPr="004A550F" w14:paraId="79A075F8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687C8EFE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Name</w:t>
            </w:r>
          </w:p>
        </w:tc>
        <w:tc>
          <w:tcPr>
            <w:tcW w:w="778" w:type="pct"/>
            <w:noWrap/>
            <w:vAlign w:val="center"/>
            <w:hideMark/>
          </w:tcPr>
          <w:p w14:paraId="0D868CD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Type</w:t>
            </w:r>
          </w:p>
        </w:tc>
        <w:tc>
          <w:tcPr>
            <w:tcW w:w="1133" w:type="pct"/>
            <w:noWrap/>
            <w:vAlign w:val="center"/>
            <w:hideMark/>
          </w:tcPr>
          <w:p w14:paraId="7DD65438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color w:val="000000"/>
                <w:sz w:val="22"/>
              </w:rPr>
              <w:t>Self Weight</w:t>
            </w:r>
            <w:proofErr w:type="spellEnd"/>
            <w:r w:rsidRPr="004A550F">
              <w:rPr>
                <w:rFonts w:ascii="Calibri" w:hAnsi="Calibri" w:cs="Calibri"/>
                <w:color w:val="000000"/>
                <w:sz w:val="22"/>
              </w:rPr>
              <w:t xml:space="preserve"> Multiplier</w:t>
            </w:r>
          </w:p>
        </w:tc>
        <w:tc>
          <w:tcPr>
            <w:tcW w:w="856" w:type="pct"/>
            <w:noWrap/>
            <w:vAlign w:val="center"/>
            <w:hideMark/>
          </w:tcPr>
          <w:p w14:paraId="2269DE0F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Auto Load</w:t>
            </w:r>
          </w:p>
        </w:tc>
        <w:tc>
          <w:tcPr>
            <w:tcW w:w="1708" w:type="pct"/>
            <w:vAlign w:val="center"/>
          </w:tcPr>
          <w:p w14:paraId="5278A6B6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3A6AFD11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1BDAB3D7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</w:p>
        </w:tc>
        <w:tc>
          <w:tcPr>
            <w:tcW w:w="778" w:type="pct"/>
            <w:noWrap/>
            <w:vAlign w:val="center"/>
            <w:hideMark/>
          </w:tcPr>
          <w:p w14:paraId="3032059D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133" w:type="pct"/>
            <w:noWrap/>
            <w:vAlign w:val="center"/>
            <w:hideMark/>
          </w:tcPr>
          <w:p w14:paraId="0A0E2EF5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856" w:type="pct"/>
            <w:noWrap/>
            <w:vAlign w:val="center"/>
            <w:hideMark/>
          </w:tcPr>
          <w:p w14:paraId="5D2C151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7F31F402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4333CB7E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357B5742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Dead</w:t>
            </w:r>
          </w:p>
        </w:tc>
        <w:tc>
          <w:tcPr>
            <w:tcW w:w="778" w:type="pct"/>
            <w:noWrap/>
            <w:vAlign w:val="center"/>
            <w:hideMark/>
          </w:tcPr>
          <w:p w14:paraId="57CF4FE6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Dead</w:t>
            </w:r>
          </w:p>
        </w:tc>
        <w:tc>
          <w:tcPr>
            <w:tcW w:w="1133" w:type="pct"/>
            <w:noWrap/>
            <w:vAlign w:val="center"/>
            <w:hideMark/>
          </w:tcPr>
          <w:p w14:paraId="47390AFD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1</w:t>
            </w:r>
          </w:p>
        </w:tc>
        <w:tc>
          <w:tcPr>
            <w:tcW w:w="856" w:type="pct"/>
            <w:noWrap/>
            <w:vAlign w:val="center"/>
            <w:hideMark/>
          </w:tcPr>
          <w:p w14:paraId="72675CF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0266F78F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rtl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بار مرده</w:t>
            </w:r>
          </w:p>
        </w:tc>
      </w:tr>
      <w:tr w:rsidR="004A550F" w:rsidRPr="004A550F" w14:paraId="0A2DC245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35127080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Live</w:t>
            </w:r>
          </w:p>
        </w:tc>
        <w:tc>
          <w:tcPr>
            <w:tcW w:w="778" w:type="pct"/>
            <w:noWrap/>
            <w:vAlign w:val="center"/>
            <w:hideMark/>
          </w:tcPr>
          <w:p w14:paraId="1F72B32C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Live</w:t>
            </w:r>
          </w:p>
        </w:tc>
        <w:tc>
          <w:tcPr>
            <w:tcW w:w="1133" w:type="pct"/>
            <w:noWrap/>
            <w:vAlign w:val="center"/>
            <w:hideMark/>
          </w:tcPr>
          <w:p w14:paraId="0E505C34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3BEDF9BA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33922F4F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</w:t>
            </w:r>
          </w:p>
        </w:tc>
      </w:tr>
      <w:tr w:rsidR="004A550F" w:rsidRPr="004A550F" w14:paraId="3B7C7E19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18827902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Lroof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6068EE15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Roof Live</w:t>
            </w:r>
          </w:p>
        </w:tc>
        <w:tc>
          <w:tcPr>
            <w:tcW w:w="1133" w:type="pct"/>
            <w:noWrap/>
            <w:vAlign w:val="center"/>
            <w:hideMark/>
          </w:tcPr>
          <w:p w14:paraId="348289D9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0EEF2B18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0854E25B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 بام</w:t>
            </w:r>
          </w:p>
        </w:tc>
      </w:tr>
      <w:tr w:rsidR="004A550F" w:rsidRPr="004A550F" w14:paraId="3F423195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31FE5209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Snow</w:t>
            </w:r>
          </w:p>
        </w:tc>
        <w:tc>
          <w:tcPr>
            <w:tcW w:w="778" w:type="pct"/>
            <w:noWrap/>
            <w:vAlign w:val="center"/>
            <w:hideMark/>
          </w:tcPr>
          <w:p w14:paraId="049DEBA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Snow</w:t>
            </w:r>
          </w:p>
        </w:tc>
        <w:tc>
          <w:tcPr>
            <w:tcW w:w="1133" w:type="pct"/>
            <w:noWrap/>
            <w:vAlign w:val="center"/>
            <w:hideMark/>
          </w:tcPr>
          <w:p w14:paraId="39662AFA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1F8B9356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48A00DE7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برف</w:t>
            </w:r>
          </w:p>
        </w:tc>
      </w:tr>
      <w:tr w:rsidR="004A550F" w:rsidRPr="004A550F" w14:paraId="5795ACE4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6974F2B9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Mass</w:t>
            </w:r>
          </w:p>
        </w:tc>
        <w:tc>
          <w:tcPr>
            <w:tcW w:w="778" w:type="pct"/>
            <w:noWrap/>
            <w:vAlign w:val="center"/>
            <w:hideMark/>
          </w:tcPr>
          <w:p w14:paraId="46909BFE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Other</w:t>
            </w:r>
          </w:p>
        </w:tc>
        <w:tc>
          <w:tcPr>
            <w:tcW w:w="1133" w:type="pct"/>
            <w:noWrap/>
            <w:vAlign w:val="center"/>
            <w:hideMark/>
          </w:tcPr>
          <w:p w14:paraId="34BD319F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59256C23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0BB27095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اصلاح جرم موثر لرزه ای</w:t>
            </w:r>
          </w:p>
        </w:tc>
      </w:tr>
      <w:tr w:rsidR="004A550F" w:rsidRPr="004A550F" w14:paraId="058F9060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2416797A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LPart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0D3EFE36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Live</w:t>
            </w:r>
          </w:p>
        </w:tc>
        <w:tc>
          <w:tcPr>
            <w:tcW w:w="1133" w:type="pct"/>
            <w:noWrap/>
            <w:vAlign w:val="center"/>
            <w:hideMark/>
          </w:tcPr>
          <w:p w14:paraId="44AB1CA2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73764379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1B0763E2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 تیغه بندی</w:t>
            </w:r>
          </w:p>
        </w:tc>
      </w:tr>
      <w:tr w:rsidR="004A550F" w:rsidRPr="004A550F" w14:paraId="3E6DFEF7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6FA259FC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</w:t>
            </w:r>
          </w:p>
        </w:tc>
        <w:tc>
          <w:tcPr>
            <w:tcW w:w="778" w:type="pct"/>
            <w:noWrap/>
            <w:vAlign w:val="center"/>
            <w:hideMark/>
          </w:tcPr>
          <w:p w14:paraId="426311B5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6DAB1BA7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5850B9C5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2BF3AE2F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58CD8F4D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1CDB24EC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EXAll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1E242763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6C07B689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7EF2A119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3D1B3BAF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3CDDFF2A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60FF57EF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</w:t>
            </w:r>
          </w:p>
        </w:tc>
        <w:tc>
          <w:tcPr>
            <w:tcW w:w="778" w:type="pct"/>
            <w:noWrap/>
            <w:vAlign w:val="center"/>
            <w:hideMark/>
          </w:tcPr>
          <w:p w14:paraId="3EDD594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4CB77A8C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35E520B4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32247D0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3002532C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2B92C4E0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EYAll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38979E51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2BA15435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6728335E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0C478D3F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0234A153" w14:textId="77777777" w:rsidTr="002254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643D9C0B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EXDrift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2A9842C4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2E461AD7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52808870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27FF24D4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179DF9BE" w14:textId="77777777" w:rsidTr="002254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pct"/>
            <w:noWrap/>
            <w:vAlign w:val="center"/>
            <w:hideMark/>
          </w:tcPr>
          <w:p w14:paraId="381DAB7E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EYDrift</w:t>
            </w:r>
            <w:proofErr w:type="spellEnd"/>
          </w:p>
        </w:tc>
        <w:tc>
          <w:tcPr>
            <w:tcW w:w="778" w:type="pct"/>
            <w:noWrap/>
            <w:vAlign w:val="center"/>
            <w:hideMark/>
          </w:tcPr>
          <w:p w14:paraId="6548DF69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37AF996F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56" w:type="pct"/>
            <w:noWrap/>
            <w:vAlign w:val="center"/>
            <w:hideMark/>
          </w:tcPr>
          <w:p w14:paraId="669E0C71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58503213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</w:tbl>
    <w:p w14:paraId="2282A4A6" w14:textId="77777777" w:rsidR="009113A4" w:rsidRDefault="009113A4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8F337BE" w14:textId="77777777" w:rsidR="0065154A" w:rsidRDefault="0065154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5AE39C7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7EB8B9E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257FDD8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4B23251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3412804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5A8EC16" w14:textId="77777777" w:rsidR="00190780" w:rsidRDefault="00190780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ترکیبات بارگذاری</w:t>
      </w:r>
    </w:p>
    <w:p w14:paraId="0C75B82D" w14:textId="77777777" w:rsidR="00190780" w:rsidRDefault="009110E7" w:rsidP="00FA01BB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ترکیبات بارگذاری سازه های بتن آرمه طبق ترکیبات بار آئین</w:t>
      </w:r>
      <w:r w:rsidR="006542E2">
        <w:rPr>
          <w:rFonts w:cs="B Nazanin" w:hint="cs"/>
          <w:sz w:val="36"/>
          <w:szCs w:val="28"/>
          <w:rtl/>
          <w:lang w:bidi="fa-IR"/>
        </w:rPr>
        <w:t xml:space="preserve"> نامه</w:t>
      </w:r>
      <w:r>
        <w:rPr>
          <w:rFonts w:cs="B Nazanin" w:hint="cs"/>
          <w:sz w:val="36"/>
          <w:szCs w:val="28"/>
          <w:rtl/>
          <w:lang w:bidi="fa-IR"/>
        </w:rPr>
        <w:t xml:space="preserve"> </w:t>
      </w:r>
      <w:r w:rsidRPr="006542E2">
        <w:rPr>
          <w:rFonts w:asciiTheme="majorBidi" w:hAnsiTheme="majorBidi" w:cstheme="majorBidi"/>
          <w:lang w:bidi="fa-IR"/>
        </w:rPr>
        <w:t>ACI 318-</w:t>
      </w:r>
      <w:r w:rsidR="00FA01BB">
        <w:rPr>
          <w:rFonts w:asciiTheme="majorBidi" w:hAnsiTheme="majorBidi" w:cstheme="majorBidi"/>
          <w:lang w:bidi="fa-IR"/>
        </w:rPr>
        <w:t>14</w:t>
      </w:r>
      <w:r w:rsidRPr="006542E2">
        <w:rPr>
          <w:rFonts w:asciiTheme="majorBidi" w:hAnsiTheme="majorBidi" w:cstheme="majorBidi"/>
          <w:rtl/>
          <w:lang w:bidi="fa-IR"/>
        </w:rPr>
        <w:t xml:space="preserve"> </w:t>
      </w:r>
      <w:r w:rsidR="006542E2">
        <w:rPr>
          <w:rFonts w:cs="B Nazanin" w:hint="cs"/>
          <w:sz w:val="36"/>
          <w:szCs w:val="28"/>
          <w:rtl/>
          <w:lang w:bidi="fa-IR"/>
        </w:rPr>
        <w:t>به نرم افزار معرفی می</w:t>
      </w:r>
      <w:r w:rsidR="006542E2">
        <w:rPr>
          <w:rFonts w:cs="B Nazanin"/>
          <w:sz w:val="36"/>
          <w:szCs w:val="28"/>
          <w:rtl/>
          <w:lang w:bidi="fa-IR"/>
        </w:rPr>
        <w:softHyphen/>
      </w:r>
      <w:r w:rsidR="006542E2">
        <w:rPr>
          <w:rFonts w:cs="B Nazanin" w:hint="cs"/>
          <w:sz w:val="36"/>
          <w:szCs w:val="28"/>
          <w:rtl/>
          <w:lang w:bidi="fa-IR"/>
        </w:rPr>
        <w:t>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نمائیم:</w:t>
      </w:r>
    </w:p>
    <w:p w14:paraId="1B2741F5" w14:textId="77777777" w:rsidR="00252272" w:rsidRPr="00252272" w:rsidRDefault="00252272" w:rsidP="00C1513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اصلاح اول؛ اعمال قاعده 100-30</w:t>
      </w:r>
    </w:p>
    <w:p w14:paraId="4C1A22E7" w14:textId="77777777" w:rsidR="00252272" w:rsidRDefault="00E3566A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 اساس آئین نامه 2800 ویرایش چهارم در صورتیکه ساختمان یکی از شرایط زیر را داشته باشد باید اثر همزمانی زلزله در دو راستای متعامد ساختمان در نظر گرفته شود.</w:t>
      </w:r>
    </w:p>
    <w:p w14:paraId="21B9DC06" w14:textId="77777777" w:rsidR="00E3566A" w:rsidRDefault="002B2791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 ساختمان های نامنظم در پلان</w:t>
      </w:r>
    </w:p>
    <w:p w14:paraId="723A9F6E" w14:textId="77777777" w:rsidR="002B2791" w:rsidRDefault="00E1123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1D4E48" wp14:editId="4050EC22">
            <wp:extent cx="6097270" cy="1059180"/>
            <wp:effectExtent l="0" t="0" r="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32337" w14:textId="77777777" w:rsidR="00E11237" w:rsidRDefault="006267F6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B7FB53B" wp14:editId="6D589350">
            <wp:extent cx="2514600" cy="22764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AD051" w14:textId="77777777" w:rsidR="00C6252A" w:rsidRDefault="00C6252A" w:rsidP="00C1513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در پلان این پروژه فرورفتگی یا برجستگی نداریم پس این نامنظمی موجود نخواهد بود.</w:t>
      </w:r>
    </w:p>
    <w:p w14:paraId="41C69D60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B903F91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7E399C1" w14:textId="77777777" w:rsidR="00C6252A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A186011" wp14:editId="142A5DB2">
            <wp:extent cx="6097270" cy="8051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7986" w14:textId="77777777" w:rsidR="00A25898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8593055" wp14:editId="50A00F56">
            <wp:extent cx="6097270" cy="1807210"/>
            <wp:effectExtent l="0" t="0" r="0" b="25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8DF8B" w14:textId="77777777" w:rsidR="00A25898" w:rsidRDefault="00920662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77923A5" wp14:editId="6D593CC4">
            <wp:extent cx="3733800" cy="1943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4DDD8" w14:textId="77777777" w:rsidR="00920662" w:rsidRDefault="00920662" w:rsidP="00C1513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این کنترل را بعد از تحلیل سازه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توانیم از نتایج نرم افزار کنترل نمائیم که البته با توجه به شکل پلان بعید به نظر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رسد که پلان پروژه دارای این نامنظمی باشند.</w:t>
      </w:r>
    </w:p>
    <w:p w14:paraId="5DBF752B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4FEDA53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00A649E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9C2B94B" w14:textId="77777777" w:rsidR="00030846" w:rsidRP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3E4B5F6B" w14:textId="77777777" w:rsidR="00920662" w:rsidRDefault="00AE7B8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37D2484" wp14:editId="42EE926D">
            <wp:extent cx="6097270" cy="103251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8585F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5743B75" wp14:editId="6719EBDE">
            <wp:extent cx="6097270" cy="21780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31FD0" w14:textId="77777777" w:rsidR="00030846" w:rsidRDefault="00030846" w:rsidP="00864A5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6068263C" w14:textId="77777777" w:rsidR="00AE7B87" w:rsidRDefault="00030846" w:rsidP="00C15130">
      <w:pPr>
        <w:pStyle w:val="ListParagraph"/>
        <w:numPr>
          <w:ilvl w:val="0"/>
          <w:numId w:val="6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هیچ یک از حالات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168FA411" w14:textId="77777777" w:rsidR="00030846" w:rsidRDefault="00996E38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87A80DB" wp14:editId="3EAE5043">
            <wp:extent cx="6097270" cy="1004570"/>
            <wp:effectExtent l="0" t="0" r="0" b="50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D29B" w14:textId="77777777" w:rsidR="00996E38" w:rsidRDefault="00ED146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049FA19" wp14:editId="710C702A">
            <wp:extent cx="3429000" cy="17526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D4126" w14:textId="77777777" w:rsidR="00ED146F" w:rsidRPr="0059354D" w:rsidRDefault="00ED146F" w:rsidP="00C15130">
      <w:pPr>
        <w:pStyle w:val="ListParagraph"/>
        <w:numPr>
          <w:ilvl w:val="0"/>
          <w:numId w:val="6"/>
        </w:num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</w:t>
      </w:r>
    </w:p>
    <w:p w14:paraId="64793B86" w14:textId="77777777" w:rsidR="00ED146F" w:rsidRDefault="006E228B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537E85B" wp14:editId="4CD9B084">
            <wp:extent cx="6097270" cy="795020"/>
            <wp:effectExtent l="0" t="0" r="0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D7307" w14:textId="77777777" w:rsidR="006E228B" w:rsidRDefault="004013DC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655A067" wp14:editId="2DF77133">
            <wp:extent cx="2371725" cy="17335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83DF" w14:textId="77777777" w:rsidR="007D17A4" w:rsidRDefault="007D17A4" w:rsidP="00C15130">
      <w:pPr>
        <w:pStyle w:val="ListParagraph"/>
        <w:numPr>
          <w:ilvl w:val="0"/>
          <w:numId w:val="6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6F69E1EB" w14:textId="77777777" w:rsidR="00532043" w:rsidRPr="00532043" w:rsidRDefault="00532043" w:rsidP="00864A55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4C0CE164" w14:textId="77777777" w:rsidR="004013DC" w:rsidRPr="00532043" w:rsidRDefault="00532043" w:rsidP="00C1513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بنابرای سازه ما منظم در پلان بوده و شرط الف را دارا نمی</w:t>
      </w:r>
      <w:r w:rsidRPr="00532043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باشد.</w:t>
      </w:r>
    </w:p>
    <w:p w14:paraId="252F9E42" w14:textId="77777777" w:rsidR="00ED146F" w:rsidRDefault="00ED146F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ED71727" w14:textId="77777777" w:rsidR="00532043" w:rsidRDefault="001D1394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ب- کلیه ستون هایی که در محل تقاطع دو یا چند سیستم مقاوم جانبی قرار دارند.</w:t>
      </w:r>
    </w:p>
    <w:p w14:paraId="0CA01075" w14:textId="77777777" w:rsidR="001D1394" w:rsidRDefault="001D1394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سیستم باربر جانبی پروژه که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سیستم قاب خمشی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 xml:space="preserve">باشد تمامی اتصالات تیر به ستون از نوع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گیردار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که به همه ستون ها حداقل 2 تیر (تیرها سیستم مقاوم جانبی به حساب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آیند) متصل شده است پس سازه شرط ب را دارا بوده و بایستی اثر همزمانی زلزله متعامد را در نظر بگیریم.</w:t>
      </w:r>
    </w:p>
    <w:p w14:paraId="73A41172" w14:textId="77777777" w:rsidR="00763680" w:rsidRDefault="00763680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 w:rsidRPr="00763680">
        <w:rPr>
          <w:rFonts w:cs="B Nazanin"/>
          <w:noProof/>
          <w:sz w:val="36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BE8CF2" wp14:editId="1131C41C">
                <wp:simplePos x="0" y="0"/>
                <wp:positionH relativeFrom="column">
                  <wp:posOffset>144780</wp:posOffset>
                </wp:positionH>
                <wp:positionV relativeFrom="paragraph">
                  <wp:posOffset>1308735</wp:posOffset>
                </wp:positionV>
                <wp:extent cx="3274120" cy="685800"/>
                <wp:effectExtent l="0" t="0" r="21590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4120" cy="685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69C9D1" w14:textId="77777777" w:rsidR="00A8480D" w:rsidRDefault="00A8480D" w:rsidP="0076368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E8CF2" id="Text Box 2" o:spid="_x0000_s1043" type="#_x0000_t202" style="position:absolute;left:0;text-align:left;margin-left:11.4pt;margin-top:103.05pt;width:257.8pt;height:5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" filled="f" strokecolor="#00b050" strokeweight="1pt">
                <v:textbox>
                  <w:txbxContent>
                    <w:p w14:paraId="7B69C9D1" w14:textId="77777777" w:rsidR="00A8480D" w:rsidRDefault="00A8480D" w:rsidP="00763680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D3D0F62" wp14:editId="6A83F8B1">
            <wp:extent cx="6097270" cy="2835910"/>
            <wp:effectExtent l="0" t="0" r="0" b="254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4469" w14:textId="77777777" w:rsidR="003A2FB1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اعمال قاعده 30-100 در نرم افزار</w:t>
      </w:r>
    </w:p>
    <w:p w14:paraId="07D3760C" w14:textId="77777777" w:rsidR="00763680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6644E4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11AC75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B5D2EA3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0D3169B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D1707A8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78D9F95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F2FF204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D6469F5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041A21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0F31348" w14:textId="77777777" w:rsidR="009932DA" w:rsidRDefault="009932DA" w:rsidP="009932DA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68379855" w14:textId="77777777" w:rsidR="002254AD" w:rsidRDefault="002254AD" w:rsidP="002254AD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7DBD34A" w14:textId="77777777" w:rsidR="00763680" w:rsidRDefault="00A63909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اصلاح دوم؛ اعمال بار قائم زلزله</w:t>
      </w:r>
    </w:p>
    <w:p w14:paraId="074592A1" w14:textId="77777777" w:rsidR="006C779B" w:rsidRDefault="006C779B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3E89330" wp14:editId="6C638010">
            <wp:extent cx="5124450" cy="5372100"/>
            <wp:effectExtent l="76200" t="76200" r="133350" b="133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372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316EEAD" w14:textId="77777777" w:rsidR="00A63909" w:rsidRDefault="006C779B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توضیحات آئین نامه 2800 ویرایش چهارم در خصوص بار قائم زلزله</w:t>
      </w:r>
    </w:p>
    <w:p w14:paraId="32476C6D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91766A3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1C981A4" w14:textId="74A1642A" w:rsidR="00D8479F" w:rsidRDefault="00A0084C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A0084C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E8CA740" wp14:editId="51F53081">
            <wp:extent cx="6097270" cy="5116195"/>
            <wp:effectExtent l="0" t="0" r="0" b="8255"/>
            <wp:docPr id="922" name="Picture 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1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F1EF5" w14:textId="7265DFDE" w:rsidR="00E946ED" w:rsidRDefault="00D8479F" w:rsidP="00864A55">
      <w:pPr>
        <w:bidi/>
        <w:spacing w:line="360" w:lineRule="auto"/>
        <w:jc w:val="center"/>
        <w:rPr>
          <w:rFonts w:asciiTheme="majorBidi" w:hAnsiTheme="majorBidi" w:cstheme="majorBidi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اعمال ضریب </w:t>
      </w:r>
      <w:proofErr w:type="spellStart"/>
      <w:r w:rsidRPr="00D8479F">
        <w:rPr>
          <w:rFonts w:asciiTheme="majorBidi" w:hAnsiTheme="majorBidi" w:cstheme="majorBidi"/>
          <w:lang w:bidi="fa-IR"/>
        </w:rPr>
        <w:t>sds</w:t>
      </w:r>
      <w:proofErr w:type="spellEnd"/>
      <w:r w:rsidRPr="00D8479F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494A3651" w14:textId="77777777" w:rsidR="00425AB3" w:rsidRPr="00425AB3" w:rsidRDefault="00425AB3" w:rsidP="00425AB3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9D3878C" w14:textId="77777777" w:rsidR="00D8479F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8CA540A" wp14:editId="5506CB57">
            <wp:extent cx="5200650" cy="307657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41173" w14:textId="77777777" w:rsidR="00F5258A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فراخوانی تر کیبات بارگذاری در نرم افزار</w:t>
      </w:r>
    </w:p>
    <w:tbl>
      <w:tblPr>
        <w:tblStyle w:val="GridTable4-Accent51"/>
        <w:tblW w:w="5000" w:type="pct"/>
        <w:tblLook w:val="04A0" w:firstRow="1" w:lastRow="0" w:firstColumn="1" w:lastColumn="0" w:noHBand="0" w:noVBand="1"/>
      </w:tblPr>
      <w:tblGrid>
        <w:gridCol w:w="2028"/>
        <w:gridCol w:w="3374"/>
        <w:gridCol w:w="2227"/>
        <w:gridCol w:w="1963"/>
      </w:tblGrid>
      <w:tr w:rsidR="00A70F0E" w:rsidRPr="00A70F0E" w14:paraId="5DEE417E" w14:textId="77777777" w:rsidTr="00A70F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16" w:type="pct"/>
            <w:gridSpan w:val="2"/>
            <w:noWrap/>
            <w:vAlign w:val="center"/>
            <w:hideMark/>
          </w:tcPr>
          <w:p w14:paraId="4CF0195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TABLE:  Load Combinations</w:t>
            </w:r>
          </w:p>
        </w:tc>
        <w:tc>
          <w:tcPr>
            <w:tcW w:w="1161" w:type="pct"/>
            <w:noWrap/>
            <w:vAlign w:val="center"/>
            <w:hideMark/>
          </w:tcPr>
          <w:p w14:paraId="3208DC46" w14:textId="3B25A53C" w:rsidR="00A70F0E" w:rsidRPr="00A70F0E" w:rsidRDefault="00A70F0E" w:rsidP="00A70F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1023" w:type="pct"/>
            <w:noWrap/>
            <w:vAlign w:val="center"/>
            <w:hideMark/>
          </w:tcPr>
          <w:p w14:paraId="18F72FB7" w14:textId="2E40C3B1" w:rsidR="00A70F0E" w:rsidRPr="00A70F0E" w:rsidRDefault="00A70F0E" w:rsidP="00A70F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</w:tr>
      <w:tr w:rsidR="00A70F0E" w:rsidRPr="00A70F0E" w14:paraId="7551C1AB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853599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Name</w:t>
            </w:r>
          </w:p>
        </w:tc>
        <w:tc>
          <w:tcPr>
            <w:tcW w:w="1759" w:type="pct"/>
            <w:noWrap/>
            <w:vAlign w:val="center"/>
            <w:hideMark/>
          </w:tcPr>
          <w:p w14:paraId="50A0AF0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1161" w:type="pct"/>
            <w:noWrap/>
            <w:vAlign w:val="center"/>
            <w:hideMark/>
          </w:tcPr>
          <w:p w14:paraId="3F6769B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Scale Factor</w:t>
            </w:r>
          </w:p>
        </w:tc>
        <w:tc>
          <w:tcPr>
            <w:tcW w:w="1023" w:type="pct"/>
            <w:noWrap/>
            <w:vAlign w:val="center"/>
            <w:hideMark/>
          </w:tcPr>
          <w:p w14:paraId="7D4FB14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</w:tr>
      <w:tr w:rsidR="00A70F0E" w:rsidRPr="00A70F0E" w14:paraId="1A6283B9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C7FB022" w14:textId="05A02F6D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1759" w:type="pct"/>
            <w:noWrap/>
            <w:vAlign w:val="center"/>
            <w:hideMark/>
          </w:tcPr>
          <w:p w14:paraId="299501AA" w14:textId="6D481F11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61" w:type="pct"/>
            <w:noWrap/>
            <w:vAlign w:val="center"/>
            <w:hideMark/>
          </w:tcPr>
          <w:p w14:paraId="546D8D28" w14:textId="02DCD168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23" w:type="pct"/>
            <w:noWrap/>
            <w:vAlign w:val="center"/>
            <w:hideMark/>
          </w:tcPr>
          <w:p w14:paraId="09CD0C6E" w14:textId="6C5A2A91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DF8605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06406A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</w:t>
            </w:r>
          </w:p>
        </w:tc>
        <w:tc>
          <w:tcPr>
            <w:tcW w:w="1759" w:type="pct"/>
            <w:noWrap/>
            <w:vAlign w:val="center"/>
            <w:hideMark/>
          </w:tcPr>
          <w:p w14:paraId="28611D1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0A52FE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1.4</w:t>
            </w:r>
          </w:p>
        </w:tc>
        <w:tc>
          <w:tcPr>
            <w:tcW w:w="1023" w:type="pct"/>
            <w:noWrap/>
            <w:vAlign w:val="center"/>
            <w:hideMark/>
          </w:tcPr>
          <w:p w14:paraId="4C2B8E2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C876608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C94564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59" w:type="pct"/>
            <w:noWrap/>
            <w:vAlign w:val="center"/>
            <w:hideMark/>
          </w:tcPr>
          <w:p w14:paraId="61BE9A8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83A80C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276A854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94C5F96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1622310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59" w:type="pct"/>
            <w:noWrap/>
            <w:vAlign w:val="center"/>
            <w:hideMark/>
          </w:tcPr>
          <w:p w14:paraId="1CE7F4B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9A379B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5F80BFD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3A974B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1FBFE72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59" w:type="pct"/>
            <w:noWrap/>
            <w:vAlign w:val="center"/>
            <w:hideMark/>
          </w:tcPr>
          <w:p w14:paraId="2B5D260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F894A8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40FD621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986E158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6EF27D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59" w:type="pct"/>
            <w:noWrap/>
            <w:vAlign w:val="center"/>
            <w:hideMark/>
          </w:tcPr>
          <w:p w14:paraId="3FD8F02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082AC3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3" w:type="pct"/>
            <w:noWrap/>
            <w:vAlign w:val="center"/>
            <w:hideMark/>
          </w:tcPr>
          <w:p w14:paraId="30167B5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23E940D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67FD46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59" w:type="pct"/>
            <w:noWrap/>
            <w:vAlign w:val="center"/>
            <w:hideMark/>
          </w:tcPr>
          <w:p w14:paraId="21047D7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44CFBA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85EA72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29BFEAC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5C2823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59" w:type="pct"/>
            <w:noWrap/>
            <w:vAlign w:val="center"/>
            <w:hideMark/>
          </w:tcPr>
          <w:p w14:paraId="420BAEB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5395CE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14AD978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036891B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585EF6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59" w:type="pct"/>
            <w:noWrap/>
            <w:vAlign w:val="center"/>
            <w:hideMark/>
          </w:tcPr>
          <w:p w14:paraId="4E3DA02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D36B7D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27367BC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48872D3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736C38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59" w:type="pct"/>
            <w:noWrap/>
            <w:vAlign w:val="center"/>
            <w:hideMark/>
          </w:tcPr>
          <w:p w14:paraId="0AF7C91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EEB4AD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3" w:type="pct"/>
            <w:noWrap/>
            <w:vAlign w:val="center"/>
            <w:hideMark/>
          </w:tcPr>
          <w:p w14:paraId="03A38DE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384622D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1A9C53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59" w:type="pct"/>
            <w:noWrap/>
            <w:vAlign w:val="center"/>
            <w:hideMark/>
          </w:tcPr>
          <w:p w14:paraId="18FEE00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4E4ACA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3BF78A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AD6DAFB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8B74B70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59" w:type="pct"/>
            <w:noWrap/>
            <w:vAlign w:val="center"/>
            <w:hideMark/>
          </w:tcPr>
          <w:p w14:paraId="6AD5E18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A39C9B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5FC4B0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BF2E28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F9B92B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59" w:type="pct"/>
            <w:noWrap/>
            <w:vAlign w:val="center"/>
            <w:hideMark/>
          </w:tcPr>
          <w:p w14:paraId="6E57836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E586D2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1160DC5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4762716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FE85F5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59" w:type="pct"/>
            <w:noWrap/>
            <w:vAlign w:val="center"/>
            <w:hideMark/>
          </w:tcPr>
          <w:p w14:paraId="509E0C0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A3F712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4EE5E45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5BBEC2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3C6616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59" w:type="pct"/>
            <w:noWrap/>
            <w:vAlign w:val="center"/>
            <w:hideMark/>
          </w:tcPr>
          <w:p w14:paraId="0C93107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0EBAEF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6CA3749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D5A589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55F040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59" w:type="pct"/>
            <w:noWrap/>
            <w:vAlign w:val="center"/>
            <w:hideMark/>
          </w:tcPr>
          <w:p w14:paraId="492B8B4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68A850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B1EF2E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2D93D5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E04B72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59" w:type="pct"/>
            <w:noWrap/>
            <w:vAlign w:val="center"/>
            <w:hideMark/>
          </w:tcPr>
          <w:p w14:paraId="45F30C0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821B06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F783D6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C7CF0DB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312012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59" w:type="pct"/>
            <w:noWrap/>
            <w:vAlign w:val="center"/>
            <w:hideMark/>
          </w:tcPr>
          <w:p w14:paraId="64C3F06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BEA0C6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3" w:type="pct"/>
            <w:noWrap/>
            <w:vAlign w:val="center"/>
            <w:hideMark/>
          </w:tcPr>
          <w:p w14:paraId="6CEA1D8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E6E9B9E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030EFC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59" w:type="pct"/>
            <w:noWrap/>
            <w:vAlign w:val="center"/>
            <w:hideMark/>
          </w:tcPr>
          <w:p w14:paraId="406B86A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818801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EF6D5A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426C6F7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454C83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59" w:type="pct"/>
            <w:noWrap/>
            <w:vAlign w:val="center"/>
            <w:hideMark/>
          </w:tcPr>
          <w:p w14:paraId="33922C0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9AF723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ABD7CE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08FCB8F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4FE37F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59" w:type="pct"/>
            <w:noWrap/>
            <w:vAlign w:val="center"/>
            <w:hideMark/>
          </w:tcPr>
          <w:p w14:paraId="37B6275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20F42C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E821C9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AEC4D13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7810CC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59" w:type="pct"/>
            <w:noWrap/>
            <w:vAlign w:val="center"/>
            <w:hideMark/>
          </w:tcPr>
          <w:p w14:paraId="7CD43AB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4DD1AB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61573DD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87F7E67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655C84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lastRenderedPageBreak/>
              <w:t>UDCon6</w:t>
            </w:r>
          </w:p>
        </w:tc>
        <w:tc>
          <w:tcPr>
            <w:tcW w:w="1759" w:type="pct"/>
            <w:noWrap/>
            <w:vAlign w:val="center"/>
            <w:hideMark/>
          </w:tcPr>
          <w:p w14:paraId="23F1986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0671436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4233639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FB5519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E210F4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59" w:type="pct"/>
            <w:noWrap/>
            <w:vAlign w:val="center"/>
            <w:hideMark/>
          </w:tcPr>
          <w:p w14:paraId="355328A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24B41B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2C2417E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1740986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A078D1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59" w:type="pct"/>
            <w:noWrap/>
            <w:vAlign w:val="center"/>
            <w:hideMark/>
          </w:tcPr>
          <w:p w14:paraId="3EBD25D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9618B8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E33E0B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1C98A53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422C18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59" w:type="pct"/>
            <w:noWrap/>
            <w:vAlign w:val="center"/>
            <w:hideMark/>
          </w:tcPr>
          <w:p w14:paraId="6466BD9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484457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16A9B0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76B8D3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BCC498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59" w:type="pct"/>
            <w:noWrap/>
            <w:vAlign w:val="center"/>
            <w:hideMark/>
          </w:tcPr>
          <w:p w14:paraId="772D7C6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70B979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02C3AA5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21D637D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414A81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59" w:type="pct"/>
            <w:noWrap/>
            <w:vAlign w:val="center"/>
            <w:hideMark/>
          </w:tcPr>
          <w:p w14:paraId="0781143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7DF1024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21F1538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992FD5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C7E944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59" w:type="pct"/>
            <w:noWrap/>
            <w:vAlign w:val="center"/>
            <w:hideMark/>
          </w:tcPr>
          <w:p w14:paraId="1F0AD71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DEA2D7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1BE05E6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9DCF3B7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70D1372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59" w:type="pct"/>
            <w:noWrap/>
            <w:vAlign w:val="center"/>
            <w:hideMark/>
          </w:tcPr>
          <w:p w14:paraId="7BAFE26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58CF85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C1FC53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ACCA66C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C7EAA8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59" w:type="pct"/>
            <w:noWrap/>
            <w:vAlign w:val="center"/>
            <w:hideMark/>
          </w:tcPr>
          <w:p w14:paraId="7261620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CFA5D9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4BE63D5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9C92726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819595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59" w:type="pct"/>
            <w:noWrap/>
            <w:vAlign w:val="center"/>
            <w:hideMark/>
          </w:tcPr>
          <w:p w14:paraId="7F8481B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9705A8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064D2D2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418D78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4EFC6A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59" w:type="pct"/>
            <w:noWrap/>
            <w:vAlign w:val="center"/>
            <w:hideMark/>
          </w:tcPr>
          <w:p w14:paraId="4DA5CDF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CDA4A0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D56C03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7FCEECB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810E57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59" w:type="pct"/>
            <w:noWrap/>
            <w:vAlign w:val="center"/>
            <w:hideMark/>
          </w:tcPr>
          <w:p w14:paraId="1B40633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02A41E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402EA1A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1592C1F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D61BB2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59" w:type="pct"/>
            <w:noWrap/>
            <w:vAlign w:val="center"/>
            <w:hideMark/>
          </w:tcPr>
          <w:p w14:paraId="4954FBF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C52184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47B345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D03322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A27356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59" w:type="pct"/>
            <w:noWrap/>
            <w:vAlign w:val="center"/>
            <w:hideMark/>
          </w:tcPr>
          <w:p w14:paraId="0D39B8F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A79CD2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DC0EAF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4A42A1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EA7673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59" w:type="pct"/>
            <w:noWrap/>
            <w:vAlign w:val="center"/>
            <w:hideMark/>
          </w:tcPr>
          <w:p w14:paraId="572EB40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35BCE8E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2B3FAB8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8C1B87D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8EEA7B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59" w:type="pct"/>
            <w:noWrap/>
            <w:vAlign w:val="center"/>
            <w:hideMark/>
          </w:tcPr>
          <w:p w14:paraId="26A4F3A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123C47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743462D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4C66419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ACF652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59" w:type="pct"/>
            <w:noWrap/>
            <w:vAlign w:val="center"/>
            <w:hideMark/>
          </w:tcPr>
          <w:p w14:paraId="61688FE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364E7F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12287F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F4A699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9FADF5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59" w:type="pct"/>
            <w:noWrap/>
            <w:vAlign w:val="center"/>
            <w:hideMark/>
          </w:tcPr>
          <w:p w14:paraId="6857A2D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50DEFF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2BB878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F90C01B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4C14D6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59" w:type="pct"/>
            <w:noWrap/>
            <w:vAlign w:val="center"/>
            <w:hideMark/>
          </w:tcPr>
          <w:p w14:paraId="56C4265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DFFA5F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138F67E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7E04A9D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F26D3C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59" w:type="pct"/>
            <w:noWrap/>
            <w:vAlign w:val="center"/>
            <w:hideMark/>
          </w:tcPr>
          <w:p w14:paraId="3F98536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1C3D6C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61146E8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34A5E4D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29B5DA0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59" w:type="pct"/>
            <w:noWrap/>
            <w:vAlign w:val="center"/>
            <w:hideMark/>
          </w:tcPr>
          <w:p w14:paraId="3D638EE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2F6D19B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780625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CC721C6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710ABF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59" w:type="pct"/>
            <w:noWrap/>
            <w:vAlign w:val="center"/>
            <w:hideMark/>
          </w:tcPr>
          <w:p w14:paraId="15A2874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72BEF5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0B89492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48BFC1EA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E6777E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59" w:type="pct"/>
            <w:noWrap/>
            <w:vAlign w:val="center"/>
            <w:hideMark/>
          </w:tcPr>
          <w:p w14:paraId="126FC3F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4BEB07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28523E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B9A311C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F7F1C2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59" w:type="pct"/>
            <w:noWrap/>
            <w:vAlign w:val="center"/>
            <w:hideMark/>
          </w:tcPr>
          <w:p w14:paraId="4A67F57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1407BE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1DECE3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999C1A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55AAEE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59" w:type="pct"/>
            <w:noWrap/>
            <w:vAlign w:val="center"/>
            <w:hideMark/>
          </w:tcPr>
          <w:p w14:paraId="72F4A27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E08B0A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1E6EBEC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F42F04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AA6994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59" w:type="pct"/>
            <w:noWrap/>
            <w:vAlign w:val="center"/>
            <w:hideMark/>
          </w:tcPr>
          <w:p w14:paraId="245222F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7E13203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3EC88FD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6451EF2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6082D4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59" w:type="pct"/>
            <w:noWrap/>
            <w:vAlign w:val="center"/>
            <w:hideMark/>
          </w:tcPr>
          <w:p w14:paraId="72BDEF0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B88EC5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4EE0846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DD2BF3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4C0D91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59" w:type="pct"/>
            <w:noWrap/>
            <w:vAlign w:val="center"/>
            <w:hideMark/>
          </w:tcPr>
          <w:p w14:paraId="25563E6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8A3A0B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858B2D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528F45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8FDC51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59" w:type="pct"/>
            <w:noWrap/>
            <w:vAlign w:val="center"/>
            <w:hideMark/>
          </w:tcPr>
          <w:p w14:paraId="1A7FF59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9FCF4E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84BF5F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4BF1058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F32194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59" w:type="pct"/>
            <w:noWrap/>
            <w:vAlign w:val="center"/>
            <w:hideMark/>
          </w:tcPr>
          <w:p w14:paraId="6001703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323A041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76BC66C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21CDBDB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0E2E12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59" w:type="pct"/>
            <w:noWrap/>
            <w:vAlign w:val="center"/>
            <w:hideMark/>
          </w:tcPr>
          <w:p w14:paraId="3AE45F3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624ECA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198E88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6849D1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82B3A7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59" w:type="pct"/>
            <w:noWrap/>
            <w:vAlign w:val="center"/>
            <w:hideMark/>
          </w:tcPr>
          <w:p w14:paraId="6D6F0C9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8431ED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22035FF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81A0577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88B041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59" w:type="pct"/>
            <w:noWrap/>
            <w:vAlign w:val="center"/>
            <w:hideMark/>
          </w:tcPr>
          <w:p w14:paraId="6829FCD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DD5AD4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966641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C02F83B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9509B0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59" w:type="pct"/>
            <w:noWrap/>
            <w:vAlign w:val="center"/>
            <w:hideMark/>
          </w:tcPr>
          <w:p w14:paraId="3458D5A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F094DA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2F494F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A6DB90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8F9D3F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59" w:type="pct"/>
            <w:noWrap/>
            <w:vAlign w:val="center"/>
            <w:hideMark/>
          </w:tcPr>
          <w:p w14:paraId="334661C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E2128F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492C7AB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5270337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E5FC12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59" w:type="pct"/>
            <w:noWrap/>
            <w:vAlign w:val="center"/>
            <w:hideMark/>
          </w:tcPr>
          <w:p w14:paraId="6A826BF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875629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3A54E02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C65910F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4B33BC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59" w:type="pct"/>
            <w:noWrap/>
            <w:vAlign w:val="center"/>
            <w:hideMark/>
          </w:tcPr>
          <w:p w14:paraId="0B09499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E58E8D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33E968C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224BC68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F7A9C1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59" w:type="pct"/>
            <w:noWrap/>
            <w:vAlign w:val="center"/>
            <w:hideMark/>
          </w:tcPr>
          <w:p w14:paraId="1DC37F5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FF9FE9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64A968C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8F499F8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65CCB2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59" w:type="pct"/>
            <w:noWrap/>
            <w:vAlign w:val="center"/>
            <w:hideMark/>
          </w:tcPr>
          <w:p w14:paraId="10E999A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CB8DF1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B52F7A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E01F2A1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AC364B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59" w:type="pct"/>
            <w:noWrap/>
            <w:vAlign w:val="center"/>
            <w:hideMark/>
          </w:tcPr>
          <w:p w14:paraId="24FB54A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8EAC5B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41B092F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D83320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BC5E47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59" w:type="pct"/>
            <w:noWrap/>
            <w:vAlign w:val="center"/>
            <w:hideMark/>
          </w:tcPr>
          <w:p w14:paraId="11DAFBE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18FFAA9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340F1A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5EAB489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D228C9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59" w:type="pct"/>
            <w:noWrap/>
            <w:vAlign w:val="center"/>
            <w:hideMark/>
          </w:tcPr>
          <w:p w14:paraId="317814C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6C12E3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1C16E8B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17B393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81CAF82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59" w:type="pct"/>
            <w:noWrap/>
            <w:vAlign w:val="center"/>
            <w:hideMark/>
          </w:tcPr>
          <w:p w14:paraId="4F85C97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A8FDA9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BC28BD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27A8541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F4E5D0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lastRenderedPageBreak/>
              <w:t>UDCon15</w:t>
            </w:r>
          </w:p>
        </w:tc>
        <w:tc>
          <w:tcPr>
            <w:tcW w:w="1759" w:type="pct"/>
            <w:noWrap/>
            <w:vAlign w:val="center"/>
            <w:hideMark/>
          </w:tcPr>
          <w:p w14:paraId="7C53A6E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037430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3139CF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1EB6BE7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156E54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59" w:type="pct"/>
            <w:noWrap/>
            <w:vAlign w:val="center"/>
            <w:hideMark/>
          </w:tcPr>
          <w:p w14:paraId="1DA7C13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7AD548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5F913D5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57F2959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F975E5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59" w:type="pct"/>
            <w:noWrap/>
            <w:vAlign w:val="center"/>
            <w:hideMark/>
          </w:tcPr>
          <w:p w14:paraId="0D0A751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653AAC2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16EB21D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A176D4B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A62242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59" w:type="pct"/>
            <w:noWrap/>
            <w:vAlign w:val="center"/>
            <w:hideMark/>
          </w:tcPr>
          <w:p w14:paraId="7211F0C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54F628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4184AE1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11454A66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FC88DE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59" w:type="pct"/>
            <w:noWrap/>
            <w:vAlign w:val="center"/>
            <w:hideMark/>
          </w:tcPr>
          <w:p w14:paraId="1BF948A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5646E0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8DCFF9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39726B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A43F40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59" w:type="pct"/>
            <w:noWrap/>
            <w:vAlign w:val="center"/>
            <w:hideMark/>
          </w:tcPr>
          <w:p w14:paraId="0BF5D3F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0D1644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C00BE7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70B3C81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8B4BAE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59" w:type="pct"/>
            <w:noWrap/>
            <w:vAlign w:val="center"/>
            <w:hideMark/>
          </w:tcPr>
          <w:p w14:paraId="587419B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90C93B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728AEF4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55B27D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51D117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59" w:type="pct"/>
            <w:noWrap/>
            <w:vAlign w:val="center"/>
            <w:hideMark/>
          </w:tcPr>
          <w:p w14:paraId="273475C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29606F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095FEC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E822655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513B14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59" w:type="pct"/>
            <w:noWrap/>
            <w:vAlign w:val="center"/>
            <w:hideMark/>
          </w:tcPr>
          <w:p w14:paraId="6F84D2A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5920CA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EFD827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5C1B0D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205595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59" w:type="pct"/>
            <w:noWrap/>
            <w:vAlign w:val="center"/>
            <w:hideMark/>
          </w:tcPr>
          <w:p w14:paraId="4240CC2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AE599F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6550545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D66D28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2A9999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59" w:type="pct"/>
            <w:noWrap/>
            <w:vAlign w:val="center"/>
            <w:hideMark/>
          </w:tcPr>
          <w:p w14:paraId="3F7546B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1278C3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53A01E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40DC50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CA865C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59" w:type="pct"/>
            <w:noWrap/>
            <w:vAlign w:val="center"/>
            <w:hideMark/>
          </w:tcPr>
          <w:p w14:paraId="23566FF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61258A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48DFFD8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F2D993E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F4BDAEF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59" w:type="pct"/>
            <w:noWrap/>
            <w:vAlign w:val="center"/>
            <w:hideMark/>
          </w:tcPr>
          <w:p w14:paraId="0C1ACA4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ACFF71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1747F92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1510EF2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35CBE1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59" w:type="pct"/>
            <w:noWrap/>
            <w:vAlign w:val="center"/>
            <w:hideMark/>
          </w:tcPr>
          <w:p w14:paraId="27F50E5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F32CF0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B3C3F3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DB0A3F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DB7331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59" w:type="pct"/>
            <w:noWrap/>
            <w:vAlign w:val="center"/>
            <w:hideMark/>
          </w:tcPr>
          <w:p w14:paraId="482F65F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D66F36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194348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79E01A2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C8E408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59" w:type="pct"/>
            <w:noWrap/>
            <w:vAlign w:val="center"/>
            <w:hideMark/>
          </w:tcPr>
          <w:p w14:paraId="384E24B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8E2E6E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3C214A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E29A68E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3B196F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59" w:type="pct"/>
            <w:noWrap/>
            <w:vAlign w:val="center"/>
            <w:hideMark/>
          </w:tcPr>
          <w:p w14:paraId="3EF8756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CBC4F0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3F2F8C6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71CF85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EE76157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59" w:type="pct"/>
            <w:noWrap/>
            <w:vAlign w:val="center"/>
            <w:hideMark/>
          </w:tcPr>
          <w:p w14:paraId="4D8E129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5E6BBF0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668BAA9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A4D4B99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D6F068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59" w:type="pct"/>
            <w:noWrap/>
            <w:vAlign w:val="center"/>
            <w:hideMark/>
          </w:tcPr>
          <w:p w14:paraId="37595CD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A4BF6C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4F480DF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232A0022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259F84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59" w:type="pct"/>
            <w:noWrap/>
            <w:vAlign w:val="center"/>
            <w:hideMark/>
          </w:tcPr>
          <w:p w14:paraId="7095E75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1D9265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42A0856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241A190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D53D1A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59" w:type="pct"/>
            <w:noWrap/>
            <w:vAlign w:val="center"/>
            <w:hideMark/>
          </w:tcPr>
          <w:p w14:paraId="339F8B9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ABB5DC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10A468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16C5208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ADFBAF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59" w:type="pct"/>
            <w:noWrap/>
            <w:vAlign w:val="center"/>
            <w:hideMark/>
          </w:tcPr>
          <w:p w14:paraId="7414BBF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A7D01D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08BDB8EF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05E7650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393F95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59" w:type="pct"/>
            <w:noWrap/>
            <w:vAlign w:val="center"/>
            <w:hideMark/>
          </w:tcPr>
          <w:p w14:paraId="3ED2336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210A253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1D41CCE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91BEC6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2ED9DF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59" w:type="pct"/>
            <w:noWrap/>
            <w:vAlign w:val="center"/>
            <w:hideMark/>
          </w:tcPr>
          <w:p w14:paraId="30D23B2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C349D1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97B453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F13831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F48406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59" w:type="pct"/>
            <w:noWrap/>
            <w:vAlign w:val="center"/>
            <w:hideMark/>
          </w:tcPr>
          <w:p w14:paraId="41DC3A6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8B8C8F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403C11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FC77DED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A9A081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59" w:type="pct"/>
            <w:noWrap/>
            <w:vAlign w:val="center"/>
            <w:hideMark/>
          </w:tcPr>
          <w:p w14:paraId="32352D4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D17BFB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323643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34170640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336A39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59" w:type="pct"/>
            <w:noWrap/>
            <w:vAlign w:val="center"/>
            <w:hideMark/>
          </w:tcPr>
          <w:p w14:paraId="122DF3E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7F2B31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04CC7E5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D70BB36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257A5C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59" w:type="pct"/>
            <w:noWrap/>
            <w:vAlign w:val="center"/>
            <w:hideMark/>
          </w:tcPr>
          <w:p w14:paraId="277EDB8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48B8414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FAD10F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2136E25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8CAB42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59" w:type="pct"/>
            <w:noWrap/>
            <w:vAlign w:val="center"/>
            <w:hideMark/>
          </w:tcPr>
          <w:p w14:paraId="536EE69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091B45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3" w:type="pct"/>
            <w:noWrap/>
            <w:vAlign w:val="center"/>
            <w:hideMark/>
          </w:tcPr>
          <w:p w14:paraId="50C0DE0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1FCD58D7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E75379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59" w:type="pct"/>
            <w:noWrap/>
            <w:vAlign w:val="center"/>
            <w:hideMark/>
          </w:tcPr>
          <w:p w14:paraId="41E3686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C287C7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483B237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906748A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3D5EF32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59" w:type="pct"/>
            <w:noWrap/>
            <w:vAlign w:val="center"/>
            <w:hideMark/>
          </w:tcPr>
          <w:p w14:paraId="614628C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B965AE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22AA4F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6ED99FE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7B1947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59" w:type="pct"/>
            <w:noWrap/>
            <w:vAlign w:val="center"/>
            <w:hideMark/>
          </w:tcPr>
          <w:p w14:paraId="7298A9B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65B486B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3" w:type="pct"/>
            <w:noWrap/>
            <w:vAlign w:val="center"/>
            <w:hideMark/>
          </w:tcPr>
          <w:p w14:paraId="59A0BFD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CEA182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4395FC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59" w:type="pct"/>
            <w:noWrap/>
            <w:vAlign w:val="center"/>
            <w:hideMark/>
          </w:tcPr>
          <w:p w14:paraId="081CC34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527BDD5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74E76A6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DF95093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BACB00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59" w:type="pct"/>
            <w:noWrap/>
            <w:vAlign w:val="center"/>
            <w:hideMark/>
          </w:tcPr>
          <w:p w14:paraId="5AEA217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3127DC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576F902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7B5306C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0950AA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59" w:type="pct"/>
            <w:noWrap/>
            <w:vAlign w:val="center"/>
            <w:hideMark/>
          </w:tcPr>
          <w:p w14:paraId="40C61D8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0B66B53C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7E436A5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054D0EB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B391B6D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59" w:type="pct"/>
            <w:noWrap/>
            <w:vAlign w:val="center"/>
            <w:hideMark/>
          </w:tcPr>
          <w:p w14:paraId="18DDF18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588769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2F3ADD9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BAB4EA5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0DF64A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59" w:type="pct"/>
            <w:noWrap/>
            <w:vAlign w:val="center"/>
            <w:hideMark/>
          </w:tcPr>
          <w:p w14:paraId="2525CEC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367AD50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214A54F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CDE6D2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5F4D68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59" w:type="pct"/>
            <w:noWrap/>
            <w:vAlign w:val="center"/>
            <w:hideMark/>
          </w:tcPr>
          <w:p w14:paraId="0CD6B09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340750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7AD5886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C00F417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C0E185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59" w:type="pct"/>
            <w:noWrap/>
            <w:vAlign w:val="center"/>
            <w:hideMark/>
          </w:tcPr>
          <w:p w14:paraId="33C934E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8FF2D3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076E37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6FAAF256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BA10878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59" w:type="pct"/>
            <w:noWrap/>
            <w:vAlign w:val="center"/>
            <w:hideMark/>
          </w:tcPr>
          <w:p w14:paraId="6BCEE18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AAF9EB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3E697B4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4EFE9C5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C1FB92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59" w:type="pct"/>
            <w:noWrap/>
            <w:vAlign w:val="center"/>
            <w:hideMark/>
          </w:tcPr>
          <w:p w14:paraId="380E632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AFDED0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1A7A67E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515CC060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2E80BE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59" w:type="pct"/>
            <w:noWrap/>
            <w:vAlign w:val="center"/>
            <w:hideMark/>
          </w:tcPr>
          <w:p w14:paraId="7B1D4E8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E5A279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53ADE5F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BFBAEE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E4CF5D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59" w:type="pct"/>
            <w:noWrap/>
            <w:vAlign w:val="center"/>
            <w:hideMark/>
          </w:tcPr>
          <w:p w14:paraId="197F560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451505C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528B104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706FFE2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172E370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lastRenderedPageBreak/>
              <w:t>UDCon27</w:t>
            </w:r>
          </w:p>
        </w:tc>
        <w:tc>
          <w:tcPr>
            <w:tcW w:w="1759" w:type="pct"/>
            <w:noWrap/>
            <w:vAlign w:val="center"/>
            <w:hideMark/>
          </w:tcPr>
          <w:p w14:paraId="6F8C06A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9E7C24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7B16069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0F0B2CB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29349DC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UDCon27</w:t>
            </w:r>
          </w:p>
        </w:tc>
        <w:tc>
          <w:tcPr>
            <w:tcW w:w="1759" w:type="pct"/>
            <w:noWrap/>
            <w:vAlign w:val="center"/>
            <w:hideMark/>
          </w:tcPr>
          <w:p w14:paraId="67853EB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7DC3920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52C5F31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6B26A49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ABE67C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59" w:type="pct"/>
            <w:noWrap/>
            <w:vAlign w:val="center"/>
            <w:hideMark/>
          </w:tcPr>
          <w:p w14:paraId="359F2EB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6CF963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54C1B7B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2E677FF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25A434D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59" w:type="pct"/>
            <w:noWrap/>
            <w:vAlign w:val="center"/>
            <w:hideMark/>
          </w:tcPr>
          <w:p w14:paraId="278B9FB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27A8B7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24439B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A097065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3A4258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59" w:type="pct"/>
            <w:noWrap/>
            <w:vAlign w:val="center"/>
            <w:hideMark/>
          </w:tcPr>
          <w:p w14:paraId="5B418CB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CC0BB1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08D68DC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4D8ADD3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729A48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59" w:type="pct"/>
            <w:noWrap/>
            <w:vAlign w:val="center"/>
            <w:hideMark/>
          </w:tcPr>
          <w:p w14:paraId="23991CE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3F7295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7BFA548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46E1DC37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35697E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59" w:type="pct"/>
            <w:noWrap/>
            <w:vAlign w:val="center"/>
            <w:hideMark/>
          </w:tcPr>
          <w:p w14:paraId="0C0F110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90C05C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1D46F997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7DADA11E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1C9F2F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59" w:type="pct"/>
            <w:noWrap/>
            <w:vAlign w:val="center"/>
            <w:hideMark/>
          </w:tcPr>
          <w:p w14:paraId="1B7A9E1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4A0E855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2A1EE115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28AA9274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90AE87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59" w:type="pct"/>
            <w:noWrap/>
            <w:vAlign w:val="center"/>
            <w:hideMark/>
          </w:tcPr>
          <w:p w14:paraId="02852514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8EC2FCE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27F2CCE1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08D4BAE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2C1474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59" w:type="pct"/>
            <w:noWrap/>
            <w:vAlign w:val="center"/>
            <w:hideMark/>
          </w:tcPr>
          <w:p w14:paraId="3BD75DA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5030D617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7C9204F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AAC1C50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41283C9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59" w:type="pct"/>
            <w:noWrap/>
            <w:vAlign w:val="center"/>
            <w:hideMark/>
          </w:tcPr>
          <w:p w14:paraId="35569062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4EDDBB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4411D1D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5B818684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7C728E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59" w:type="pct"/>
            <w:noWrap/>
            <w:vAlign w:val="center"/>
            <w:hideMark/>
          </w:tcPr>
          <w:p w14:paraId="6E78882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10CD58E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04696CD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B62288E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3124CF3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59" w:type="pct"/>
            <w:noWrap/>
            <w:vAlign w:val="center"/>
            <w:hideMark/>
          </w:tcPr>
          <w:p w14:paraId="401EB555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51F5A6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4EDC7ADC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097408D8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FBAB93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59" w:type="pct"/>
            <w:noWrap/>
            <w:vAlign w:val="center"/>
            <w:hideMark/>
          </w:tcPr>
          <w:p w14:paraId="39611122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5BDB1333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7E7C8129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0FDE9F1A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4383FF31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59" w:type="pct"/>
            <w:noWrap/>
            <w:vAlign w:val="center"/>
            <w:hideMark/>
          </w:tcPr>
          <w:p w14:paraId="39E1C18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4CA6A3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045A1B86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64F6F91E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A8A5D7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59" w:type="pct"/>
            <w:noWrap/>
            <w:vAlign w:val="center"/>
            <w:hideMark/>
          </w:tcPr>
          <w:p w14:paraId="59319BB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5F2EA4E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1B77FB78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7F9F0AE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71BFDB86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59" w:type="pct"/>
            <w:noWrap/>
            <w:vAlign w:val="center"/>
            <w:hideMark/>
          </w:tcPr>
          <w:p w14:paraId="68558589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3F0BB4D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354E4D5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30E75349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6A92F02A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59" w:type="pct"/>
            <w:noWrap/>
            <w:vAlign w:val="center"/>
            <w:hideMark/>
          </w:tcPr>
          <w:p w14:paraId="22147AD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06BA3094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2FE64B66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1836CB4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3572D915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59" w:type="pct"/>
            <w:noWrap/>
            <w:vAlign w:val="center"/>
            <w:hideMark/>
          </w:tcPr>
          <w:p w14:paraId="11FED200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7CAF588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403A50B3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04520492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0920497E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59" w:type="pct"/>
            <w:noWrap/>
            <w:vAlign w:val="center"/>
            <w:hideMark/>
          </w:tcPr>
          <w:p w14:paraId="36B02830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1F0282DF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3" w:type="pct"/>
            <w:noWrap/>
            <w:vAlign w:val="center"/>
            <w:hideMark/>
          </w:tcPr>
          <w:p w14:paraId="3E6358CA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70F0E" w:rsidRPr="00A70F0E" w14:paraId="7CB03D11" w14:textId="77777777" w:rsidTr="00A70F0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5985F794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UDCon37</w:t>
            </w:r>
          </w:p>
        </w:tc>
        <w:tc>
          <w:tcPr>
            <w:tcW w:w="1759" w:type="pct"/>
            <w:noWrap/>
            <w:vAlign w:val="center"/>
            <w:hideMark/>
          </w:tcPr>
          <w:p w14:paraId="0377DED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8AD353A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3" w:type="pct"/>
            <w:noWrap/>
            <w:vAlign w:val="center"/>
            <w:hideMark/>
          </w:tcPr>
          <w:p w14:paraId="17DFB85B" w14:textId="77777777" w:rsidR="00A70F0E" w:rsidRPr="00A70F0E" w:rsidRDefault="00A70F0E" w:rsidP="00A70F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A70F0E" w:rsidRPr="00A70F0E" w14:paraId="764059AF" w14:textId="77777777" w:rsidTr="00A70F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7" w:type="pct"/>
            <w:noWrap/>
            <w:vAlign w:val="center"/>
            <w:hideMark/>
          </w:tcPr>
          <w:p w14:paraId="1023B65B" w14:textId="77777777" w:rsidR="00A70F0E" w:rsidRPr="00A70F0E" w:rsidRDefault="00A70F0E" w:rsidP="00A70F0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UDCon37</w:t>
            </w:r>
          </w:p>
        </w:tc>
        <w:tc>
          <w:tcPr>
            <w:tcW w:w="1759" w:type="pct"/>
            <w:noWrap/>
            <w:vAlign w:val="center"/>
            <w:hideMark/>
          </w:tcPr>
          <w:p w14:paraId="45177A3B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30B8F39D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70F0E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3" w:type="pct"/>
            <w:noWrap/>
            <w:vAlign w:val="center"/>
            <w:hideMark/>
          </w:tcPr>
          <w:p w14:paraId="4266A121" w14:textId="77777777" w:rsidR="00A70F0E" w:rsidRPr="00A70F0E" w:rsidRDefault="00A70F0E" w:rsidP="00A70F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24164E52" w14:textId="77777777" w:rsidR="004A7C33" w:rsidRDefault="004A7C33" w:rsidP="004A7C33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6C769E6" w14:textId="77777777" w:rsidR="00F5258A" w:rsidRDefault="00F5258A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B364252" w14:textId="77777777" w:rsidR="00484BA3" w:rsidRDefault="00484BA3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B9B0C3E" w14:textId="77777777" w:rsidR="00484BA3" w:rsidRDefault="00484BA3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6319929" w14:textId="77777777" w:rsidR="00484BA3" w:rsidRDefault="00484BA3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7CDB6A7" w14:textId="77777777" w:rsidR="00484BA3" w:rsidRDefault="00484BA3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9E4E8B4" w14:textId="77777777" w:rsidR="00D2769F" w:rsidRDefault="00D2769F" w:rsidP="00D2769F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DC01888" w14:textId="77777777" w:rsidR="00B21C07" w:rsidRDefault="00B21C07" w:rsidP="00B21C07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26E8C61D" w14:textId="5A1FE7D3" w:rsidR="00B21C07" w:rsidRDefault="00B21C07" w:rsidP="00B21C07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150D70D5" w14:textId="3FAE536D" w:rsidR="00A70F0E" w:rsidRDefault="00A70F0E" w:rsidP="00A70F0E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1DC35158" w14:textId="77777777" w:rsidR="00A70F0E" w:rsidRDefault="00A70F0E" w:rsidP="00A70F0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B050E64" w14:textId="77777777" w:rsidR="00484BA3" w:rsidRDefault="00A43AEB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مدلسازی سازه</w:t>
      </w:r>
    </w:p>
    <w:p w14:paraId="1C05F396" w14:textId="2C3AB1A1" w:rsidR="00A34102" w:rsidRPr="008A6177" w:rsidRDefault="00223742" w:rsidP="008A6177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223742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62BD4647" wp14:editId="7C428F42">
            <wp:extent cx="6097270" cy="3412490"/>
            <wp:effectExtent l="0" t="0" r="0" b="0"/>
            <wp:docPr id="923" name="Picture 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E927E" w14:textId="69146127" w:rsidR="00A43AEB" w:rsidRDefault="00A34102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مدلسازی ستون ها</w:t>
      </w:r>
      <w:r w:rsidR="001D5587">
        <w:rPr>
          <w:rFonts w:cs="B Nazanin" w:hint="cs"/>
          <w:sz w:val="36"/>
          <w:szCs w:val="28"/>
          <w:rtl/>
          <w:lang w:bidi="fa-IR"/>
        </w:rPr>
        <w:t xml:space="preserve"> </w:t>
      </w:r>
    </w:p>
    <w:p w14:paraId="6626ACCF" w14:textId="099455BC" w:rsidR="00D8441D" w:rsidRDefault="00223742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223742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1AA9D142" wp14:editId="6F764F65">
            <wp:extent cx="6097270" cy="3419475"/>
            <wp:effectExtent l="0" t="0" r="0" b="9525"/>
            <wp:docPr id="924" name="Picture 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D0CB4" w14:textId="24901E00" w:rsidR="009A5A64" w:rsidRDefault="00DC570E" w:rsidP="00705E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مدلسازی تیرها</w:t>
      </w:r>
      <w:r w:rsidR="001D5587">
        <w:rPr>
          <w:rFonts w:cs="B Nazanin" w:hint="cs"/>
          <w:sz w:val="36"/>
          <w:szCs w:val="28"/>
          <w:rtl/>
          <w:lang w:bidi="fa-IR"/>
        </w:rPr>
        <w:t xml:space="preserve"> </w:t>
      </w:r>
    </w:p>
    <w:p w14:paraId="77AB7B2B" w14:textId="4D12F7FF" w:rsidR="00705EEE" w:rsidRDefault="00223742" w:rsidP="00705EEE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22374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BC0DDC2" wp14:editId="74B29D1D">
            <wp:extent cx="6097270" cy="3453130"/>
            <wp:effectExtent l="0" t="0" r="0" b="0"/>
            <wp:docPr id="925" name="Picture 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4D9DB" w14:textId="03425288" w:rsidR="000C3B72" w:rsidRDefault="006C7464" w:rsidP="00223742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ترسیم کف طبقات</w:t>
      </w:r>
      <w:r w:rsidR="000C3B72">
        <w:rPr>
          <w:rFonts w:cs="B Nazanin" w:hint="cs"/>
          <w:sz w:val="36"/>
          <w:szCs w:val="28"/>
          <w:rtl/>
          <w:lang w:bidi="fa-IR"/>
        </w:rPr>
        <w:t xml:space="preserve"> </w:t>
      </w:r>
    </w:p>
    <w:p w14:paraId="29A3DE06" w14:textId="77777777" w:rsidR="00C36DA3" w:rsidRPr="00D750F5" w:rsidRDefault="00C36DA3" w:rsidP="00F77D7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D750F5">
        <w:rPr>
          <w:rFonts w:cs="B Nazanin" w:hint="cs"/>
          <w:bCs/>
          <w:noProof/>
          <w:sz w:val="36"/>
          <w:szCs w:val="28"/>
          <w:rtl/>
        </w:rPr>
        <w:t>معرفی وزن لرزه ای سازه</w:t>
      </w:r>
    </w:p>
    <w:p w14:paraId="0E894444" w14:textId="77777777" w:rsidR="00E245F0" w:rsidRDefault="008B661C" w:rsidP="00E245F0">
      <w:pPr>
        <w:tabs>
          <w:tab w:val="left" w:pos="2157"/>
        </w:tabs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D7CF1AE" wp14:editId="7A880F09">
            <wp:extent cx="5536656" cy="1194169"/>
            <wp:effectExtent l="0" t="0" r="6985" b="635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549855" cy="119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A9C0" w14:textId="77777777" w:rsidR="008B661C" w:rsidRDefault="00E71FE1" w:rsidP="009444D7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460D77F3" wp14:editId="4CA7338D">
            <wp:extent cx="4604633" cy="1964714"/>
            <wp:effectExtent l="0" t="0" r="5715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619261" cy="197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E2919" w14:textId="45717F80" w:rsidR="00EC7DE8" w:rsidRDefault="00073A27" w:rsidP="0022374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وزن موثر لرزه ای به نرم افزار</w:t>
      </w:r>
    </w:p>
    <w:p w14:paraId="4E7B76F4" w14:textId="77777777" w:rsidR="00774F0E" w:rsidRPr="004204F3" w:rsidRDefault="004204F3" w:rsidP="00F77D70">
      <w:pPr>
        <w:pStyle w:val="ListParagraph"/>
        <w:numPr>
          <w:ilvl w:val="0"/>
          <w:numId w:val="3"/>
        </w:num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lang w:bidi="fa-IR"/>
        </w:rPr>
      </w:pPr>
      <w:r w:rsidRPr="004204F3">
        <w:rPr>
          <w:rFonts w:cs="B Nazanin" w:hint="cs"/>
          <w:bCs/>
          <w:noProof/>
          <w:sz w:val="36"/>
          <w:szCs w:val="28"/>
          <w:rtl/>
        </w:rPr>
        <w:lastRenderedPageBreak/>
        <w:t xml:space="preserve"> معرفی اثر </w:t>
      </w:r>
      <w:r w:rsidRPr="004204F3">
        <w:rPr>
          <w:rFonts w:asciiTheme="majorBidi" w:hAnsiTheme="majorBidi" w:cstheme="majorBidi"/>
          <w:bCs/>
          <w:noProof/>
        </w:rPr>
        <w:t>P-Delta</w:t>
      </w:r>
      <w:r w:rsidR="007752C6">
        <w:rPr>
          <w:rFonts w:asciiTheme="majorBidi" w:hAnsiTheme="majorBidi" w:cstheme="majorBidi" w:hint="cs"/>
          <w:bCs/>
          <w:noProof/>
          <w:rtl/>
        </w:rPr>
        <w:t xml:space="preserve"> </w:t>
      </w:r>
    </w:p>
    <w:p w14:paraId="718F446E" w14:textId="77777777" w:rsidR="004204F3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 w:rsidRPr="00EC7DE8">
        <w:rPr>
          <w:rFonts w:cs="B Nazanin" w:hint="cs"/>
          <w:bCs/>
          <w:noProof/>
          <w:sz w:val="36"/>
          <w:szCs w:val="28"/>
          <w:rtl/>
        </w:rPr>
        <w:drawing>
          <wp:inline distT="0" distB="0" distL="0" distR="0" wp14:anchorId="0573FF79" wp14:editId="4E1C737D">
            <wp:extent cx="3631721" cy="1992007"/>
            <wp:effectExtent l="0" t="0" r="6985" b="8255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594" cy="199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12F57" w14:textId="77777777" w:rsidR="00EC7DE8" w:rsidRDefault="00033BDA" w:rsidP="00EC7DE8">
      <w:pPr>
        <w:tabs>
          <w:tab w:val="left" w:pos="2157"/>
        </w:tabs>
        <w:bidi/>
        <w:spacing w:line="360" w:lineRule="auto"/>
        <w:jc w:val="both"/>
        <w:rPr>
          <w:rFonts w:cs="B Nazanin"/>
          <w:b/>
          <w:sz w:val="36"/>
          <w:szCs w:val="28"/>
          <w:rtl/>
          <w:lang w:bidi="fa-IR"/>
        </w:rPr>
      </w:pPr>
      <w:r w:rsidRPr="00033BDA">
        <w:rPr>
          <w:rFonts w:cs="B Nazanin" w:hint="cs"/>
          <w:b/>
          <w:sz w:val="36"/>
          <w:szCs w:val="28"/>
          <w:rtl/>
          <w:lang w:bidi="fa-IR"/>
        </w:rPr>
        <w:t>برای اعمال این اثر بایستی ترکیب بار آنرا به نرم افزار معرفی نمائیم که برای این منظور از ترکیب بار اول طراحی استفاده می</w:t>
      </w:r>
      <w:r w:rsidRPr="00033BDA">
        <w:rPr>
          <w:rFonts w:cs="B Nazanin"/>
          <w:b/>
          <w:sz w:val="36"/>
          <w:szCs w:val="28"/>
          <w:rtl/>
          <w:lang w:bidi="fa-IR"/>
        </w:rPr>
        <w:softHyphen/>
      </w:r>
      <w:r w:rsidRPr="00033BDA">
        <w:rPr>
          <w:rFonts w:cs="B Nazanin" w:hint="cs"/>
          <w:b/>
          <w:sz w:val="36"/>
          <w:szCs w:val="28"/>
          <w:rtl/>
          <w:lang w:bidi="fa-IR"/>
        </w:rPr>
        <w:t>نمائیم:</w:t>
      </w:r>
    </w:p>
    <w:p w14:paraId="7FC1EE59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4DE1D30D" w14:textId="77777777" w:rsidR="00033BDA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noProof/>
          <w:sz w:val="36"/>
          <w:szCs w:val="28"/>
          <w:rtl/>
        </w:rPr>
        <w:drawing>
          <wp:inline distT="0" distB="0" distL="0" distR="0" wp14:anchorId="34875488" wp14:editId="46C2C23E">
            <wp:extent cx="3333333" cy="3028571"/>
            <wp:effectExtent l="0" t="0" r="635" b="63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45.PN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333" cy="3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A8A56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714A05AB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3FC857D9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03DEFAE0" w14:textId="77777777" w:rsidR="00D943E2" w:rsidRDefault="002B07AB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8A2A063" wp14:editId="51EFC3F7">
            <wp:extent cx="3438525" cy="4067175"/>
            <wp:effectExtent l="0" t="0" r="9525" b="9525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B0B17" w14:textId="77777777" w:rsidR="0094360A" w:rsidRDefault="0094360A" w:rsidP="0094360A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sz w:val="36"/>
          <w:szCs w:val="28"/>
          <w:rtl/>
          <w:lang w:bidi="fa-IR"/>
        </w:rPr>
        <w:t xml:space="preserve">معرفی اثر </w:t>
      </w:r>
      <w:r w:rsidRPr="0094360A">
        <w:rPr>
          <w:rFonts w:asciiTheme="majorBidi" w:hAnsiTheme="majorBidi" w:cstheme="majorBidi"/>
          <w:b/>
          <w:lang w:bidi="fa-IR"/>
        </w:rPr>
        <w:t>P-Delta</w:t>
      </w:r>
      <w:r w:rsidRPr="0094360A">
        <w:rPr>
          <w:rFonts w:asciiTheme="majorBidi" w:hAnsiTheme="majorBidi" w:cstheme="majorBidi"/>
          <w:b/>
          <w:rtl/>
          <w:lang w:bidi="fa-IR"/>
        </w:rPr>
        <w:t xml:space="preserve"> </w:t>
      </w:r>
      <w:r>
        <w:rPr>
          <w:rFonts w:cs="B Nazanin" w:hint="cs"/>
          <w:b/>
          <w:sz w:val="36"/>
          <w:szCs w:val="28"/>
          <w:rtl/>
          <w:lang w:bidi="fa-IR"/>
        </w:rPr>
        <w:t>به نرم افزار</w:t>
      </w:r>
    </w:p>
    <w:p w14:paraId="05F52F2D" w14:textId="77777777" w:rsidR="00EF1C82" w:rsidRPr="00D750F5" w:rsidRDefault="00EF1C82" w:rsidP="00F77D70">
      <w:pPr>
        <w:pStyle w:val="ListParagraph"/>
        <w:numPr>
          <w:ilvl w:val="0"/>
          <w:numId w:val="3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  <w:r w:rsidRPr="00D750F5">
        <w:rPr>
          <w:rFonts w:cs="B Nazanin" w:hint="cs"/>
          <w:bCs/>
          <w:noProof/>
          <w:sz w:val="36"/>
          <w:szCs w:val="28"/>
          <w:rtl/>
          <w:lang w:bidi="fa-IR"/>
        </w:rPr>
        <w:t>اختصاص اصلاحات مدلسازی</w:t>
      </w:r>
    </w:p>
    <w:p w14:paraId="2A1F7F35" w14:textId="1DD3ACB6" w:rsidR="0094360A" w:rsidRPr="009850A9" w:rsidRDefault="00EF1C82" w:rsidP="0094360A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9850A9">
        <w:rPr>
          <w:rFonts w:cs="B Nazanin" w:hint="cs"/>
          <w:bCs/>
          <w:sz w:val="36"/>
          <w:szCs w:val="28"/>
          <w:rtl/>
          <w:lang w:bidi="fa-IR"/>
        </w:rPr>
        <w:t>1-</w:t>
      </w:r>
      <w:r w:rsidR="00362232">
        <w:rPr>
          <w:rFonts w:cs="B Nazanin" w:hint="cs"/>
          <w:bCs/>
          <w:sz w:val="36"/>
          <w:szCs w:val="28"/>
          <w:rtl/>
          <w:lang w:bidi="fa-IR"/>
        </w:rPr>
        <w:t>20</w:t>
      </w:r>
      <w:r w:rsidRPr="009850A9">
        <w:rPr>
          <w:rFonts w:cs="B Nazanin" w:hint="cs"/>
          <w:bCs/>
          <w:sz w:val="36"/>
          <w:szCs w:val="28"/>
          <w:rtl/>
          <w:lang w:bidi="fa-IR"/>
        </w:rPr>
        <w:t>) اختصاص تکیه گاه گیردار پای ستون ها</w:t>
      </w:r>
    </w:p>
    <w:p w14:paraId="155FCE07" w14:textId="77777777" w:rsidR="00EF1C82" w:rsidRDefault="00141EFD" w:rsidP="00141EFD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63DB7F0" wp14:editId="38C670E4">
            <wp:extent cx="2734574" cy="2448495"/>
            <wp:effectExtent l="0" t="0" r="8890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737693" cy="245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F97BF" w14:textId="18676A4F" w:rsidR="00141EFD" w:rsidRDefault="008B05FC" w:rsidP="00141EFD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8B05FC">
        <w:rPr>
          <w:rFonts w:cs="B Nazanin" w:hint="cs"/>
          <w:bCs/>
          <w:sz w:val="36"/>
          <w:szCs w:val="28"/>
          <w:rtl/>
          <w:lang w:bidi="fa-IR"/>
        </w:rPr>
        <w:lastRenderedPageBreak/>
        <w:t>2-</w:t>
      </w:r>
      <w:r w:rsidR="00362232">
        <w:rPr>
          <w:rFonts w:cs="B Nazanin" w:hint="cs"/>
          <w:bCs/>
          <w:sz w:val="36"/>
          <w:szCs w:val="28"/>
          <w:rtl/>
          <w:lang w:bidi="fa-IR"/>
        </w:rPr>
        <w:t>20</w:t>
      </w:r>
      <w:r w:rsidRPr="008B05FC">
        <w:rPr>
          <w:rFonts w:cs="B Nazanin" w:hint="cs"/>
          <w:bCs/>
          <w:sz w:val="36"/>
          <w:szCs w:val="28"/>
          <w:rtl/>
          <w:lang w:bidi="fa-IR"/>
        </w:rPr>
        <w:t>- اختصاص نواحی انتهایی صلب</w:t>
      </w:r>
    </w:p>
    <w:p w14:paraId="2F1D2C84" w14:textId="77777777" w:rsidR="008B05FC" w:rsidRDefault="004D3E0C" w:rsidP="004D3E0C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FE5BAAA" wp14:editId="1B36CB73">
            <wp:extent cx="2924175" cy="3857625"/>
            <wp:effectExtent l="0" t="0" r="9525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18B4A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2689465D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7B5D2543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3F6B867B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1B13025D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434E6FEB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332864D0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2FB03C41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17046867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1F25E247" w14:textId="746F0AA7" w:rsidR="004D3E0C" w:rsidRDefault="009503A3" w:rsidP="004D3E0C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>
        <w:rPr>
          <w:rFonts w:cs="B Nazanin" w:hint="cs"/>
          <w:bCs/>
          <w:sz w:val="36"/>
          <w:szCs w:val="28"/>
          <w:rtl/>
          <w:lang w:bidi="fa-IR"/>
        </w:rPr>
        <w:lastRenderedPageBreak/>
        <w:t>3-</w:t>
      </w:r>
      <w:r w:rsidR="00362232">
        <w:rPr>
          <w:rFonts w:cs="B Nazanin" w:hint="cs"/>
          <w:bCs/>
          <w:sz w:val="36"/>
          <w:szCs w:val="28"/>
          <w:rtl/>
          <w:lang w:bidi="fa-IR"/>
        </w:rPr>
        <w:t>20</w:t>
      </w:r>
      <w:r>
        <w:rPr>
          <w:rFonts w:cs="B Nazanin" w:hint="cs"/>
          <w:bCs/>
          <w:sz w:val="36"/>
          <w:szCs w:val="28"/>
          <w:rtl/>
          <w:lang w:bidi="fa-IR"/>
        </w:rPr>
        <w:t>- اختصاص ضرایب ترک خوردگی</w:t>
      </w:r>
    </w:p>
    <w:p w14:paraId="0B6693BD" w14:textId="77777777" w:rsidR="002437D7" w:rsidRDefault="002437D7" w:rsidP="009503A3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027BD64" wp14:editId="2F996B2A">
            <wp:extent cx="6097270" cy="3453130"/>
            <wp:effectExtent l="76200" t="76200" r="132080" b="12827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531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3E7A3F" w14:textId="77777777" w:rsidR="009503A3" w:rsidRDefault="002437D7" w:rsidP="002437D7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نهم در خصوص ضرایب ترک خوردگی</w:t>
      </w:r>
    </w:p>
    <w:p w14:paraId="6CE4B2C1" w14:textId="77777777" w:rsidR="002437D7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BB0E8D3" wp14:editId="3CE0B3D4">
            <wp:extent cx="3352800" cy="3471935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371105" cy="349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774C" w14:textId="77777777" w:rsidR="009A3D6E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ستون ها در نرم افزار</w:t>
      </w:r>
    </w:p>
    <w:p w14:paraId="52AF68B6" w14:textId="77777777" w:rsidR="00872193" w:rsidRDefault="00872193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35FA94E" wp14:editId="57EECE48">
            <wp:extent cx="3545457" cy="3643942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552670" cy="365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1009C" w14:textId="0085BF87" w:rsidR="00872193" w:rsidRDefault="00872193" w:rsidP="0087219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تیرها در نرم افزار</w:t>
      </w:r>
    </w:p>
    <w:p w14:paraId="26115B7C" w14:textId="02EF7BCB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86CCE43" w14:textId="4131A251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82CD88A" w14:textId="5B7BFB2D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E5FCD68" w14:textId="7C57E35F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2BAB67C" w14:textId="5FF7A05E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9D01083" w14:textId="7E164DAC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8AEC8C1" w14:textId="245864F7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E260AD4" w14:textId="447A6293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624691C" w14:textId="5DE12A7E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227FD04" w14:textId="732242BD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4674706" w14:textId="091C561F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F20ABCB" w14:textId="436B5DFE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901AB8C" w14:textId="201EDE45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B41D0AF" w14:textId="06EFBEB1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6733C1B" w14:textId="7DD5AD4C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966467B" w14:textId="77777777" w:rsidR="008A6F1B" w:rsidRDefault="008A6F1B" w:rsidP="008A6F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B436ACF" w14:textId="2896DD1A" w:rsidR="008A6F1B" w:rsidRDefault="002759FE" w:rsidP="008A6F1B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4-</w:t>
      </w:r>
      <w:r w:rsidR="00362232">
        <w:rPr>
          <w:rFonts w:cs="B Nazanin" w:hint="cs"/>
          <w:b/>
          <w:bCs/>
          <w:sz w:val="36"/>
          <w:szCs w:val="28"/>
          <w:rtl/>
          <w:lang w:bidi="fa-IR"/>
        </w:rPr>
        <w:t>20</w:t>
      </w:r>
      <w:r>
        <w:rPr>
          <w:rFonts w:cs="B Nazanin" w:hint="cs"/>
          <w:b/>
          <w:bCs/>
          <w:sz w:val="36"/>
          <w:szCs w:val="28"/>
          <w:rtl/>
          <w:lang w:bidi="fa-IR"/>
        </w:rPr>
        <w:t>- اختصاص دیافراگم</w:t>
      </w:r>
    </w:p>
    <w:p w14:paraId="7FE3A343" w14:textId="2E353767" w:rsidR="002759FE" w:rsidRDefault="002759FE" w:rsidP="00A7311D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2EF6CED" w14:textId="48D9A2D4" w:rsidR="008A6F1B" w:rsidRDefault="00F26279" w:rsidP="008A6F1B">
      <w:pPr>
        <w:bidi/>
        <w:jc w:val="center"/>
        <w:rPr>
          <w:rFonts w:cs="B Nazanin"/>
          <w:b/>
          <w:bCs/>
          <w:sz w:val="36"/>
          <w:szCs w:val="28"/>
          <w:lang w:bidi="fa-IR"/>
        </w:rPr>
      </w:pPr>
      <w:r w:rsidRPr="00F26279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4F6C7963" wp14:editId="6B09ACEF">
            <wp:extent cx="3459817" cy="3673625"/>
            <wp:effectExtent l="0" t="0" r="7620" b="3175"/>
            <wp:docPr id="926" name="Picture 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465209" cy="367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B3E3E" w14:textId="6D3C4CE0" w:rsidR="00F703D4" w:rsidRDefault="00F26279" w:rsidP="00F2627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F26279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26BB578" wp14:editId="41DB040E">
            <wp:extent cx="3262117" cy="3762217"/>
            <wp:effectExtent l="0" t="0" r="0" b="0"/>
            <wp:docPr id="927" name="Picture 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269137" cy="3770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FC8EE" w14:textId="77777777" w:rsidR="00A7311D" w:rsidRDefault="00F54925" w:rsidP="00F77D70">
      <w:pPr>
        <w:pStyle w:val="ListParagraph"/>
        <w:numPr>
          <w:ilvl w:val="0"/>
          <w:numId w:val="3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تحلیل سازه</w:t>
      </w:r>
    </w:p>
    <w:p w14:paraId="6E1C4EB1" w14:textId="77777777" w:rsidR="00F54925" w:rsidRPr="00F54925" w:rsidRDefault="00F54925" w:rsidP="00F54925">
      <w:pPr>
        <w:bidi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4F03BC6F" w14:textId="77777777" w:rsidR="009A3D6E" w:rsidRDefault="0071469B" w:rsidP="0087219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4EEC869D" wp14:editId="62F51A43">
            <wp:extent cx="6097270" cy="3503295"/>
            <wp:effectExtent l="0" t="0" r="0" b="1905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0C9F6" w14:textId="77777777" w:rsidR="0071469B" w:rsidRDefault="0071469B" w:rsidP="0071469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530C1D3" w14:textId="77777777" w:rsidR="00056712" w:rsidRDefault="00056712" w:rsidP="00056712">
      <w:pPr>
        <w:bidi/>
        <w:jc w:val="both"/>
        <w:rPr>
          <w:rFonts w:cs="B Nazanin"/>
          <w:sz w:val="36"/>
          <w:szCs w:val="28"/>
          <w:lang w:bidi="fa-IR"/>
        </w:rPr>
      </w:pPr>
    </w:p>
    <w:p w14:paraId="1A88A53B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0737794A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7634CFD7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631661A4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6CACB834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392384BF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22A875EB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33C08CBE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7CE41CBA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562F0541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64E967DA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6941FCD8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238DE4D4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1590643F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5F628673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61CCC124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071A7A58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1DD4238A" w14:textId="77777777" w:rsidR="00EE7D96" w:rsidRDefault="00EE7D96" w:rsidP="00EE7D96">
      <w:pPr>
        <w:bidi/>
        <w:jc w:val="both"/>
        <w:rPr>
          <w:rFonts w:cs="B Nazanin"/>
          <w:sz w:val="36"/>
          <w:szCs w:val="28"/>
          <w:lang w:bidi="fa-IR"/>
        </w:rPr>
      </w:pPr>
    </w:p>
    <w:p w14:paraId="091740B0" w14:textId="54708534" w:rsidR="008E06D3" w:rsidRDefault="008E06D3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8E06D3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 سازه</w:t>
      </w:r>
    </w:p>
    <w:p w14:paraId="5C19682B" w14:textId="77777777" w:rsidR="008E06D3" w:rsidRDefault="00C053C7" w:rsidP="00C66A39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برای طراحی سازه بایستی ابتدا شکل پذیری سازه را که برای سازه ما از نوع </w:t>
      </w:r>
      <w:r w:rsidR="00C66A39">
        <w:rPr>
          <w:rFonts w:cs="B Nazanin" w:hint="cs"/>
          <w:sz w:val="36"/>
          <w:szCs w:val="28"/>
          <w:u w:val="single"/>
          <w:rtl/>
          <w:lang w:bidi="fa-IR"/>
        </w:rPr>
        <w:t>متوسط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اختصاص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 و سپس طراحی را انجام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دهیم:</w:t>
      </w:r>
    </w:p>
    <w:p w14:paraId="55BE175B" w14:textId="77777777" w:rsidR="00C053C7" w:rsidRDefault="00073474" w:rsidP="00C053C7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1D1C077" wp14:editId="16D18AA5">
            <wp:extent cx="6097270" cy="5179060"/>
            <wp:effectExtent l="0" t="0" r="0" b="254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7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2E0D0" w14:textId="77777777" w:rsidR="00C053C7" w:rsidRDefault="00C053C7" w:rsidP="00C053C7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5C774D6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FDA1786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CC54B18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7DEA246" w14:textId="5DBA3E88" w:rsidR="00F50AA1" w:rsidRPr="0047144E" w:rsidRDefault="0047144E" w:rsidP="0047144E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نسبت نیرو به ظرفیت سازه</w:t>
      </w:r>
    </w:p>
    <w:p w14:paraId="23042701" w14:textId="4CD58FF3" w:rsidR="00F50AA1" w:rsidRDefault="00922496" w:rsidP="0047144E">
      <w:pPr>
        <w:bidi/>
        <w:jc w:val="center"/>
        <w:rPr>
          <w:rFonts w:cs="B Nazanin"/>
          <w:sz w:val="36"/>
          <w:szCs w:val="28"/>
          <w:lang w:bidi="fa-IR"/>
        </w:rPr>
      </w:pPr>
      <w:r w:rsidRPr="00922496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800402F" wp14:editId="7CAB1BEB">
            <wp:extent cx="5357324" cy="6401355"/>
            <wp:effectExtent l="0" t="0" r="0" b="0"/>
            <wp:docPr id="928" name="Picture 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357324" cy="640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2774" w14:textId="77777777" w:rsidR="00056712" w:rsidRDefault="00F50AA1" w:rsidP="00F50AA1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>)</w:t>
      </w:r>
      <w:r w:rsidR="002D4479">
        <w:rPr>
          <w:rFonts w:cs="B Nazanin" w:hint="cs"/>
          <w:sz w:val="36"/>
          <w:szCs w:val="28"/>
          <w:rtl/>
          <w:lang w:bidi="fa-IR"/>
        </w:rPr>
        <w:t xml:space="preserve"> </w:t>
      </w:r>
      <w:r w:rsidR="002D4479">
        <w:rPr>
          <w:rFonts w:hint="cs"/>
          <w:sz w:val="36"/>
          <w:szCs w:val="28"/>
          <w:rtl/>
          <w:lang w:bidi="fa-IR"/>
        </w:rPr>
        <w:t>–</w:t>
      </w:r>
      <w:r w:rsidR="002D4479"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2D4479" w:rsidRPr="002D4479">
        <w:rPr>
          <w:rFonts w:cs="B Nazanin"/>
          <w:sz w:val="28"/>
          <w:szCs w:val="22"/>
          <w:lang w:bidi="fa-IR"/>
        </w:rPr>
        <w:t>A</w:t>
      </w:r>
    </w:p>
    <w:p w14:paraId="044B8208" w14:textId="77777777" w:rsidR="002D4479" w:rsidRDefault="002D4479" w:rsidP="002D4479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FC82E2B" w14:textId="77777777" w:rsidR="00F50AA1" w:rsidRDefault="00F50AA1" w:rsidP="00F50AA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DA0097B" w14:textId="77777777" w:rsidR="002D4479" w:rsidRDefault="002D4479" w:rsidP="002D4479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F986FB4" w14:textId="37A91ACE" w:rsidR="002D4479" w:rsidRDefault="00FA2528" w:rsidP="002D4479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FA2528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D76123F" wp14:editId="65A6EAAE">
            <wp:extent cx="5189670" cy="6309907"/>
            <wp:effectExtent l="0" t="0" r="0" b="0"/>
            <wp:docPr id="929" name="Picture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189670" cy="630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212D3" w14:textId="77777777" w:rsidR="00991E81" w:rsidRDefault="00991E81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898F89B" w14:textId="77777777" w:rsidR="00195E12" w:rsidRDefault="00195E12" w:rsidP="00195E12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B</w:t>
      </w:r>
    </w:p>
    <w:p w14:paraId="6F85FE84" w14:textId="77777777" w:rsidR="00991E81" w:rsidRDefault="00991E81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281EE3D" w14:textId="77777777" w:rsidR="00991E81" w:rsidRDefault="00991E81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D9D5D5F" w14:textId="77777777" w:rsidR="00195E12" w:rsidRDefault="00195E12" w:rsidP="00195E12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913DCBB" w14:textId="77777777" w:rsidR="00195E12" w:rsidRDefault="00195E12" w:rsidP="00195E12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A07CCE5" w14:textId="02F1AACC" w:rsidR="00195E12" w:rsidRDefault="00FA2528" w:rsidP="00195E12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FA2528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C31F801" wp14:editId="7403F210">
            <wp:extent cx="5265876" cy="6302286"/>
            <wp:effectExtent l="0" t="0" r="0" b="3810"/>
            <wp:docPr id="930" name="Picture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65876" cy="630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C5AAA" w14:textId="77777777" w:rsidR="00730E58" w:rsidRDefault="00730E58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43EEDC5" w14:textId="77777777" w:rsidR="00730E58" w:rsidRDefault="00730E58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C</w:t>
      </w:r>
    </w:p>
    <w:p w14:paraId="3D347961" w14:textId="77777777" w:rsidR="00991E81" w:rsidRDefault="00991E81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1215DC6" w14:textId="77777777" w:rsidR="00991E81" w:rsidRDefault="00991E81" w:rsidP="00A02BBF">
      <w:pPr>
        <w:bidi/>
        <w:rPr>
          <w:rFonts w:cs="B Nazanin"/>
          <w:sz w:val="36"/>
          <w:szCs w:val="28"/>
          <w:rtl/>
          <w:lang w:bidi="fa-IR"/>
        </w:rPr>
      </w:pPr>
    </w:p>
    <w:p w14:paraId="18173F1D" w14:textId="7A08E84A" w:rsidR="00730E58" w:rsidRDefault="00FA2528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FA2528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2C44DDA" wp14:editId="7FEB7E7B">
            <wp:extent cx="5311600" cy="6309907"/>
            <wp:effectExtent l="0" t="0" r="3810" b="0"/>
            <wp:docPr id="931" name="Picture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311600" cy="630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CE844" w14:textId="77777777" w:rsidR="005D0D01" w:rsidRDefault="005D0D01" w:rsidP="005D0D0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BC76368" w14:textId="77777777" w:rsidR="005D0D01" w:rsidRDefault="005D0D01" w:rsidP="005D0D01">
      <w:pPr>
        <w:bidi/>
        <w:jc w:val="center"/>
        <w:rPr>
          <w:rFonts w:cs="B Nazanin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D</w:t>
      </w:r>
    </w:p>
    <w:p w14:paraId="7B3D3311" w14:textId="77777777" w:rsidR="00537974" w:rsidRDefault="00537974" w:rsidP="00537974">
      <w:pPr>
        <w:bidi/>
        <w:jc w:val="center"/>
        <w:rPr>
          <w:rFonts w:cs="B Nazanin"/>
          <w:rtl/>
          <w:lang w:bidi="fa-IR"/>
        </w:rPr>
      </w:pPr>
    </w:p>
    <w:p w14:paraId="75DD0C68" w14:textId="77777777" w:rsidR="00537974" w:rsidRDefault="00537974" w:rsidP="00537974">
      <w:pPr>
        <w:bidi/>
        <w:jc w:val="center"/>
        <w:rPr>
          <w:rFonts w:cs="B Nazanin"/>
          <w:lang w:bidi="fa-IR"/>
        </w:rPr>
      </w:pPr>
    </w:p>
    <w:p w14:paraId="3C31EE16" w14:textId="14B0DF6A" w:rsidR="00F64570" w:rsidRDefault="00F64570" w:rsidP="00F64570">
      <w:pPr>
        <w:bidi/>
        <w:jc w:val="center"/>
        <w:rPr>
          <w:rFonts w:cs="B Nazanin"/>
          <w:lang w:bidi="fa-IR"/>
        </w:rPr>
      </w:pPr>
    </w:p>
    <w:p w14:paraId="60779084" w14:textId="65EFFBD5" w:rsidR="00FA2528" w:rsidRDefault="00FA2528" w:rsidP="00FA2528">
      <w:pPr>
        <w:bidi/>
        <w:jc w:val="center"/>
        <w:rPr>
          <w:rFonts w:cs="B Nazanin"/>
          <w:lang w:bidi="fa-IR"/>
        </w:rPr>
      </w:pPr>
    </w:p>
    <w:p w14:paraId="429CF917" w14:textId="1B0CB19D" w:rsidR="00FA2528" w:rsidRDefault="00FA2528" w:rsidP="00FA2528">
      <w:pPr>
        <w:bidi/>
        <w:jc w:val="center"/>
        <w:rPr>
          <w:rFonts w:cs="B Nazanin"/>
          <w:lang w:bidi="fa-IR"/>
        </w:rPr>
      </w:pPr>
    </w:p>
    <w:p w14:paraId="510687BC" w14:textId="77777777" w:rsidR="00FA2528" w:rsidRDefault="00FA2528" w:rsidP="00FA2528">
      <w:pPr>
        <w:bidi/>
        <w:jc w:val="center"/>
        <w:rPr>
          <w:rFonts w:cs="B Nazanin"/>
          <w:rtl/>
          <w:lang w:bidi="fa-IR"/>
        </w:rPr>
      </w:pPr>
    </w:p>
    <w:p w14:paraId="499B6B3B" w14:textId="77777777" w:rsidR="00991E81" w:rsidRDefault="001F1F6B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های سازه</w:t>
      </w:r>
    </w:p>
    <w:p w14:paraId="1E4E2961" w14:textId="7027DBE7" w:rsidR="00542384" w:rsidRPr="00FA2528" w:rsidRDefault="001F1F6B" w:rsidP="00AF056E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کنترل نظم پیچشی</w:t>
      </w:r>
    </w:p>
    <w:tbl>
      <w:tblPr>
        <w:tblStyle w:val="GridTable4-Accent51"/>
        <w:tblW w:w="5000" w:type="pct"/>
        <w:tblLook w:val="04A0" w:firstRow="1" w:lastRow="0" w:firstColumn="1" w:lastColumn="0" w:noHBand="0" w:noVBand="1"/>
      </w:tblPr>
      <w:tblGrid>
        <w:gridCol w:w="1118"/>
        <w:gridCol w:w="2663"/>
        <w:gridCol w:w="1600"/>
        <w:gridCol w:w="1456"/>
        <w:gridCol w:w="1456"/>
        <w:gridCol w:w="1299"/>
      </w:tblGrid>
      <w:tr w:rsidR="00AF056E" w:rsidRPr="00AF056E" w14:paraId="205285AB" w14:textId="77777777" w:rsidTr="00AF0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pct"/>
            <w:gridSpan w:val="3"/>
            <w:noWrap/>
            <w:vAlign w:val="center"/>
            <w:hideMark/>
          </w:tcPr>
          <w:p w14:paraId="0C5C0895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759" w:type="pct"/>
            <w:noWrap/>
            <w:vAlign w:val="center"/>
            <w:hideMark/>
          </w:tcPr>
          <w:p w14:paraId="41C1EB2F" w14:textId="2C0FE937" w:rsidR="00AF056E" w:rsidRPr="00AF056E" w:rsidRDefault="00AF056E" w:rsidP="00AF05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4768469C" w14:textId="7972A178" w:rsidR="00AF056E" w:rsidRPr="00AF056E" w:rsidRDefault="00AF056E" w:rsidP="00AF05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noWrap/>
            <w:vAlign w:val="center"/>
            <w:hideMark/>
          </w:tcPr>
          <w:p w14:paraId="0669B507" w14:textId="3DA9652A" w:rsidR="00AF056E" w:rsidRPr="00AF056E" w:rsidRDefault="00AF056E" w:rsidP="00AF05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</w:tr>
      <w:tr w:rsidR="00AF056E" w:rsidRPr="00AF056E" w14:paraId="73D12F0C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8DEA679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388" w:type="pct"/>
            <w:noWrap/>
            <w:vAlign w:val="center"/>
            <w:hideMark/>
          </w:tcPr>
          <w:p w14:paraId="30A53006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34" w:type="pct"/>
            <w:noWrap/>
            <w:vAlign w:val="center"/>
            <w:hideMark/>
          </w:tcPr>
          <w:p w14:paraId="4C301545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759" w:type="pct"/>
            <w:noWrap/>
            <w:vAlign w:val="center"/>
            <w:hideMark/>
          </w:tcPr>
          <w:p w14:paraId="6BACCFA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759" w:type="pct"/>
            <w:noWrap/>
            <w:vAlign w:val="center"/>
            <w:hideMark/>
          </w:tcPr>
          <w:p w14:paraId="5FA746D5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Avg Drift</w:t>
            </w:r>
          </w:p>
        </w:tc>
        <w:tc>
          <w:tcPr>
            <w:tcW w:w="677" w:type="pct"/>
            <w:noWrap/>
            <w:vAlign w:val="center"/>
            <w:hideMark/>
          </w:tcPr>
          <w:p w14:paraId="2F553B50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Ratio</w:t>
            </w:r>
          </w:p>
        </w:tc>
      </w:tr>
      <w:tr w:rsidR="00AF056E" w:rsidRPr="00AF056E" w14:paraId="3BE66FB7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B06C809" w14:textId="269ADDBE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1388" w:type="pct"/>
            <w:noWrap/>
            <w:vAlign w:val="center"/>
            <w:hideMark/>
          </w:tcPr>
          <w:p w14:paraId="0E34D1AC" w14:textId="1E398191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34" w:type="pct"/>
            <w:noWrap/>
            <w:vAlign w:val="center"/>
            <w:hideMark/>
          </w:tcPr>
          <w:p w14:paraId="1B5C6324" w14:textId="1F2C4C5A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425423A3" w14:textId="0179E6C6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30E7E99A" w14:textId="3C96F7BF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noWrap/>
            <w:vAlign w:val="center"/>
            <w:hideMark/>
          </w:tcPr>
          <w:p w14:paraId="4BF97410" w14:textId="06AB2E9C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AF056E" w:rsidRPr="00AF056E" w14:paraId="273EF3EE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2589A85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6C2CAE64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092B1683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550B4D85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0.002559</w:t>
            </w:r>
          </w:p>
        </w:tc>
        <w:tc>
          <w:tcPr>
            <w:tcW w:w="759" w:type="pct"/>
            <w:noWrap/>
            <w:vAlign w:val="center"/>
            <w:hideMark/>
          </w:tcPr>
          <w:p w14:paraId="2DA9CE6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0.002509</w:t>
            </w:r>
          </w:p>
        </w:tc>
        <w:tc>
          <w:tcPr>
            <w:tcW w:w="677" w:type="pct"/>
            <w:noWrap/>
            <w:vAlign w:val="center"/>
            <w:hideMark/>
          </w:tcPr>
          <w:p w14:paraId="6660B64F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1.02</w:t>
            </w:r>
          </w:p>
        </w:tc>
      </w:tr>
      <w:tr w:rsidR="00AF056E" w:rsidRPr="00AF056E" w14:paraId="2261C55B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520B546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42D700AB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4D41697A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178407D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0.002761</w:t>
            </w:r>
          </w:p>
        </w:tc>
        <w:tc>
          <w:tcPr>
            <w:tcW w:w="759" w:type="pct"/>
            <w:noWrap/>
            <w:vAlign w:val="center"/>
            <w:hideMark/>
          </w:tcPr>
          <w:p w14:paraId="5D4EED13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0.002519</w:t>
            </w:r>
          </w:p>
        </w:tc>
        <w:tc>
          <w:tcPr>
            <w:tcW w:w="677" w:type="pct"/>
            <w:noWrap/>
            <w:vAlign w:val="center"/>
            <w:hideMark/>
          </w:tcPr>
          <w:p w14:paraId="37E9E0CC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1.096</w:t>
            </w:r>
          </w:p>
        </w:tc>
      </w:tr>
      <w:tr w:rsidR="00AF056E" w:rsidRPr="00AF056E" w14:paraId="7102742E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BDD0655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0948AF4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44797D81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03D08C9E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0.002641</w:t>
            </w:r>
          </w:p>
        </w:tc>
        <w:tc>
          <w:tcPr>
            <w:tcW w:w="759" w:type="pct"/>
            <w:noWrap/>
            <w:vAlign w:val="center"/>
            <w:hideMark/>
          </w:tcPr>
          <w:p w14:paraId="72AF3933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0.002498</w:t>
            </w:r>
          </w:p>
        </w:tc>
        <w:tc>
          <w:tcPr>
            <w:tcW w:w="677" w:type="pct"/>
            <w:noWrap/>
            <w:vAlign w:val="center"/>
            <w:hideMark/>
          </w:tcPr>
          <w:p w14:paraId="47325562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1.057</w:t>
            </w:r>
          </w:p>
        </w:tc>
      </w:tr>
      <w:tr w:rsidR="00AF056E" w:rsidRPr="00AF056E" w14:paraId="540A3815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62FF1EA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78605261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2245522B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586E0A12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0.002976</w:t>
            </w:r>
          </w:p>
        </w:tc>
        <w:tc>
          <w:tcPr>
            <w:tcW w:w="759" w:type="pct"/>
            <w:noWrap/>
            <w:vAlign w:val="center"/>
            <w:hideMark/>
          </w:tcPr>
          <w:p w14:paraId="10853533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0.0029</w:t>
            </w:r>
          </w:p>
        </w:tc>
        <w:tc>
          <w:tcPr>
            <w:tcW w:w="677" w:type="pct"/>
            <w:noWrap/>
            <w:vAlign w:val="center"/>
            <w:hideMark/>
          </w:tcPr>
          <w:p w14:paraId="6156A524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1.026</w:t>
            </w:r>
          </w:p>
        </w:tc>
      </w:tr>
      <w:tr w:rsidR="00AF056E" w:rsidRPr="00AF056E" w14:paraId="71BC414C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7166DF3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2284C17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59FEE94A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2348ADC7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0.003178</w:t>
            </w:r>
          </w:p>
        </w:tc>
        <w:tc>
          <w:tcPr>
            <w:tcW w:w="759" w:type="pct"/>
            <w:noWrap/>
            <w:vAlign w:val="center"/>
            <w:hideMark/>
          </w:tcPr>
          <w:p w14:paraId="363F625E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0.002925</w:t>
            </w:r>
          </w:p>
        </w:tc>
        <w:tc>
          <w:tcPr>
            <w:tcW w:w="677" w:type="pct"/>
            <w:noWrap/>
            <w:vAlign w:val="center"/>
            <w:hideMark/>
          </w:tcPr>
          <w:p w14:paraId="38AD770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1.086</w:t>
            </w:r>
          </w:p>
        </w:tc>
      </w:tr>
      <w:tr w:rsidR="00AF056E" w:rsidRPr="00AF056E" w14:paraId="07C1E9B1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E22072E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88" w:type="pct"/>
            <w:noWrap/>
            <w:vAlign w:val="center"/>
            <w:hideMark/>
          </w:tcPr>
          <w:p w14:paraId="5A7A523E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21B1E8E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14060E6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0.002976</w:t>
            </w:r>
          </w:p>
        </w:tc>
        <w:tc>
          <w:tcPr>
            <w:tcW w:w="759" w:type="pct"/>
            <w:noWrap/>
            <w:vAlign w:val="center"/>
            <w:hideMark/>
          </w:tcPr>
          <w:p w14:paraId="5DD22AE0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0.002875</w:t>
            </w:r>
          </w:p>
        </w:tc>
        <w:tc>
          <w:tcPr>
            <w:tcW w:w="677" w:type="pct"/>
            <w:noWrap/>
            <w:vAlign w:val="center"/>
            <w:hideMark/>
          </w:tcPr>
          <w:p w14:paraId="62C3AC9D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1.035</w:t>
            </w:r>
          </w:p>
        </w:tc>
      </w:tr>
      <w:tr w:rsidR="00AF056E" w:rsidRPr="00AF056E" w14:paraId="437BCD81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52ED8EF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6145140D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321F1EA6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EE79DA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0.003068</w:t>
            </w:r>
          </w:p>
        </w:tc>
        <w:tc>
          <w:tcPr>
            <w:tcW w:w="759" w:type="pct"/>
            <w:noWrap/>
            <w:vAlign w:val="center"/>
            <w:hideMark/>
          </w:tcPr>
          <w:p w14:paraId="4698A162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0.003062</w:t>
            </w:r>
          </w:p>
        </w:tc>
        <w:tc>
          <w:tcPr>
            <w:tcW w:w="677" w:type="pct"/>
            <w:noWrap/>
            <w:vAlign w:val="center"/>
            <w:hideMark/>
          </w:tcPr>
          <w:p w14:paraId="6873F49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1.002</w:t>
            </w:r>
          </w:p>
        </w:tc>
      </w:tr>
      <w:tr w:rsidR="00AF056E" w:rsidRPr="00AF056E" w14:paraId="579F3458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F87969D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0FAA138D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0ABCCE49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084273A1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0.003303</w:t>
            </w:r>
          </w:p>
        </w:tc>
        <w:tc>
          <w:tcPr>
            <w:tcW w:w="759" w:type="pct"/>
            <w:noWrap/>
            <w:vAlign w:val="center"/>
            <w:hideMark/>
          </w:tcPr>
          <w:p w14:paraId="785AA84C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0.003069</w:t>
            </w:r>
          </w:p>
        </w:tc>
        <w:tc>
          <w:tcPr>
            <w:tcW w:w="677" w:type="pct"/>
            <w:noWrap/>
            <w:vAlign w:val="center"/>
            <w:hideMark/>
          </w:tcPr>
          <w:p w14:paraId="48F77062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1.076</w:t>
            </w:r>
          </w:p>
        </w:tc>
      </w:tr>
      <w:tr w:rsidR="00AF056E" w:rsidRPr="00AF056E" w14:paraId="0E1593A6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1A7FE85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74DBF307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35075505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55575D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0.003299</w:t>
            </w:r>
          </w:p>
        </w:tc>
        <w:tc>
          <w:tcPr>
            <w:tcW w:w="759" w:type="pct"/>
            <w:noWrap/>
            <w:vAlign w:val="center"/>
            <w:hideMark/>
          </w:tcPr>
          <w:p w14:paraId="6A9758FA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0.003054</w:t>
            </w:r>
          </w:p>
        </w:tc>
        <w:tc>
          <w:tcPr>
            <w:tcW w:w="677" w:type="pct"/>
            <w:noWrap/>
            <w:vAlign w:val="center"/>
            <w:hideMark/>
          </w:tcPr>
          <w:p w14:paraId="4B3D69ED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1.08</w:t>
            </w:r>
          </w:p>
        </w:tc>
      </w:tr>
      <w:tr w:rsidR="00AF056E" w:rsidRPr="00AF056E" w14:paraId="4C5070BA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CCE0604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36C9C8EE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762E2780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63AE5FEB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0.003655</w:t>
            </w:r>
          </w:p>
        </w:tc>
        <w:tc>
          <w:tcPr>
            <w:tcW w:w="759" w:type="pct"/>
            <w:noWrap/>
            <w:vAlign w:val="center"/>
            <w:hideMark/>
          </w:tcPr>
          <w:p w14:paraId="33A2B57B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0.003544</w:t>
            </w:r>
          </w:p>
        </w:tc>
        <w:tc>
          <w:tcPr>
            <w:tcW w:w="677" w:type="pct"/>
            <w:noWrap/>
            <w:vAlign w:val="center"/>
            <w:hideMark/>
          </w:tcPr>
          <w:p w14:paraId="0418F3DF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1.031</w:t>
            </w:r>
          </w:p>
        </w:tc>
      </w:tr>
      <w:tr w:rsidR="00AF056E" w:rsidRPr="00AF056E" w14:paraId="2A896620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5016AAF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6266909E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13C6DD76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F2AA619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0.003904</w:t>
            </w:r>
          </w:p>
        </w:tc>
        <w:tc>
          <w:tcPr>
            <w:tcW w:w="759" w:type="pct"/>
            <w:noWrap/>
            <w:vAlign w:val="center"/>
            <w:hideMark/>
          </w:tcPr>
          <w:p w14:paraId="3232E9B2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0.003574</w:t>
            </w:r>
          </w:p>
        </w:tc>
        <w:tc>
          <w:tcPr>
            <w:tcW w:w="677" w:type="pct"/>
            <w:noWrap/>
            <w:vAlign w:val="center"/>
            <w:hideMark/>
          </w:tcPr>
          <w:p w14:paraId="663C189F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1.092</w:t>
            </w:r>
          </w:p>
        </w:tc>
      </w:tr>
      <w:tr w:rsidR="00AF056E" w:rsidRPr="00AF056E" w14:paraId="454A13B4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41FB5B6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88" w:type="pct"/>
            <w:noWrap/>
            <w:vAlign w:val="center"/>
            <w:hideMark/>
          </w:tcPr>
          <w:p w14:paraId="7F8AEA0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0F40B908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1071B1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0.003623</w:t>
            </w:r>
          </w:p>
        </w:tc>
        <w:tc>
          <w:tcPr>
            <w:tcW w:w="759" w:type="pct"/>
            <w:noWrap/>
            <w:vAlign w:val="center"/>
            <w:hideMark/>
          </w:tcPr>
          <w:p w14:paraId="48A6D0CA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0.003514</w:t>
            </w:r>
          </w:p>
        </w:tc>
        <w:tc>
          <w:tcPr>
            <w:tcW w:w="677" w:type="pct"/>
            <w:noWrap/>
            <w:vAlign w:val="center"/>
            <w:hideMark/>
          </w:tcPr>
          <w:p w14:paraId="42A4BF42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1.031</w:t>
            </w:r>
          </w:p>
        </w:tc>
      </w:tr>
      <w:tr w:rsidR="00AF056E" w:rsidRPr="00AF056E" w14:paraId="7AEE2801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5E2BA3B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260F3B1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315B5433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7B9F6C1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0.001942</w:t>
            </w:r>
          </w:p>
        </w:tc>
        <w:tc>
          <w:tcPr>
            <w:tcW w:w="759" w:type="pct"/>
            <w:noWrap/>
            <w:vAlign w:val="center"/>
            <w:hideMark/>
          </w:tcPr>
          <w:p w14:paraId="543C15DD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0.001907</w:t>
            </w:r>
          </w:p>
        </w:tc>
        <w:tc>
          <w:tcPr>
            <w:tcW w:w="677" w:type="pct"/>
            <w:noWrap/>
            <w:vAlign w:val="center"/>
            <w:hideMark/>
          </w:tcPr>
          <w:p w14:paraId="201FB1A1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1.019</w:t>
            </w:r>
          </w:p>
        </w:tc>
      </w:tr>
      <w:tr w:rsidR="00AF056E" w:rsidRPr="00AF056E" w14:paraId="05E69971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D81A940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1246AB88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3C2F4B7C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D6FAE08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0.002025</w:t>
            </w:r>
          </w:p>
        </w:tc>
        <w:tc>
          <w:tcPr>
            <w:tcW w:w="759" w:type="pct"/>
            <w:noWrap/>
            <w:vAlign w:val="center"/>
            <w:hideMark/>
          </w:tcPr>
          <w:p w14:paraId="40746EE1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0.001909</w:t>
            </w:r>
          </w:p>
        </w:tc>
        <w:tc>
          <w:tcPr>
            <w:tcW w:w="677" w:type="pct"/>
            <w:noWrap/>
            <w:vAlign w:val="center"/>
            <w:hideMark/>
          </w:tcPr>
          <w:p w14:paraId="4DCE7EE3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1.061</w:t>
            </w:r>
          </w:p>
        </w:tc>
      </w:tr>
      <w:tr w:rsidR="00AF056E" w:rsidRPr="00AF056E" w14:paraId="23B1A7D4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A9948C2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658929F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5A1BF3B9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D61D7DF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0.002091</w:t>
            </w:r>
          </w:p>
        </w:tc>
        <w:tc>
          <w:tcPr>
            <w:tcW w:w="759" w:type="pct"/>
            <w:noWrap/>
            <w:vAlign w:val="center"/>
            <w:hideMark/>
          </w:tcPr>
          <w:p w14:paraId="2DA373C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0.001905</w:t>
            </w:r>
          </w:p>
        </w:tc>
        <w:tc>
          <w:tcPr>
            <w:tcW w:w="677" w:type="pct"/>
            <w:noWrap/>
            <w:vAlign w:val="center"/>
            <w:hideMark/>
          </w:tcPr>
          <w:p w14:paraId="729D9D8A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1.098</w:t>
            </w:r>
          </w:p>
        </w:tc>
      </w:tr>
      <w:tr w:rsidR="00AF056E" w:rsidRPr="00AF056E" w14:paraId="6BAC9D1D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1802AAF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5CF25E07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4" w:type="pct"/>
            <w:noWrap/>
            <w:vAlign w:val="center"/>
            <w:hideMark/>
          </w:tcPr>
          <w:p w14:paraId="590E267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0EE6304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0.002226</w:t>
            </w:r>
          </w:p>
        </w:tc>
        <w:tc>
          <w:tcPr>
            <w:tcW w:w="759" w:type="pct"/>
            <w:noWrap/>
            <w:vAlign w:val="center"/>
            <w:hideMark/>
          </w:tcPr>
          <w:p w14:paraId="2FD691C5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0.002147</w:t>
            </w:r>
          </w:p>
        </w:tc>
        <w:tc>
          <w:tcPr>
            <w:tcW w:w="677" w:type="pct"/>
            <w:noWrap/>
            <w:vAlign w:val="center"/>
            <w:hideMark/>
          </w:tcPr>
          <w:p w14:paraId="55A31013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1.036</w:t>
            </w:r>
          </w:p>
        </w:tc>
      </w:tr>
      <w:tr w:rsidR="00AF056E" w:rsidRPr="00AF056E" w14:paraId="7EC9D3BC" w14:textId="77777777" w:rsidTr="00AF0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814572C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1F6113B8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4" w:type="pct"/>
            <w:noWrap/>
            <w:vAlign w:val="center"/>
            <w:hideMark/>
          </w:tcPr>
          <w:p w14:paraId="6A3E406D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713A737B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0.002383</w:t>
            </w:r>
          </w:p>
        </w:tc>
        <w:tc>
          <w:tcPr>
            <w:tcW w:w="759" w:type="pct"/>
            <w:noWrap/>
            <w:vAlign w:val="center"/>
            <w:hideMark/>
          </w:tcPr>
          <w:p w14:paraId="6A6D2660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0.002166</w:t>
            </w:r>
          </w:p>
        </w:tc>
        <w:tc>
          <w:tcPr>
            <w:tcW w:w="677" w:type="pct"/>
            <w:noWrap/>
            <w:vAlign w:val="center"/>
            <w:hideMark/>
          </w:tcPr>
          <w:p w14:paraId="786611E7" w14:textId="77777777" w:rsidR="00AF056E" w:rsidRPr="00AF056E" w:rsidRDefault="00AF056E" w:rsidP="00AF056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1.1</w:t>
            </w:r>
          </w:p>
        </w:tc>
      </w:tr>
      <w:tr w:rsidR="00AF056E" w:rsidRPr="00AF056E" w14:paraId="0346D966" w14:textId="77777777" w:rsidTr="00AF056E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FCCC737" w14:textId="77777777" w:rsidR="00AF056E" w:rsidRPr="00AF056E" w:rsidRDefault="00AF056E" w:rsidP="00AF056E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88" w:type="pct"/>
            <w:noWrap/>
            <w:vAlign w:val="center"/>
            <w:hideMark/>
          </w:tcPr>
          <w:p w14:paraId="0E033C76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4" w:type="pct"/>
            <w:noWrap/>
            <w:vAlign w:val="center"/>
            <w:hideMark/>
          </w:tcPr>
          <w:p w14:paraId="2D33262D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1E4C65BD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0.002189</w:t>
            </w:r>
          </w:p>
        </w:tc>
        <w:tc>
          <w:tcPr>
            <w:tcW w:w="759" w:type="pct"/>
            <w:noWrap/>
            <w:vAlign w:val="center"/>
            <w:hideMark/>
          </w:tcPr>
          <w:p w14:paraId="73E7D1E2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0.002129</w:t>
            </w:r>
          </w:p>
        </w:tc>
        <w:tc>
          <w:tcPr>
            <w:tcW w:w="677" w:type="pct"/>
            <w:noWrap/>
            <w:vAlign w:val="center"/>
            <w:hideMark/>
          </w:tcPr>
          <w:p w14:paraId="1F6BBD38" w14:textId="77777777" w:rsidR="00AF056E" w:rsidRPr="00AF056E" w:rsidRDefault="00AF056E" w:rsidP="00AF056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F056E">
              <w:rPr>
                <w:rFonts w:ascii="Calibri" w:hAnsi="Calibri" w:cs="Calibri"/>
                <w:color w:val="000000"/>
                <w:sz w:val="22"/>
                <w:szCs w:val="22"/>
              </w:rPr>
              <w:t>1.028</w:t>
            </w:r>
          </w:p>
        </w:tc>
      </w:tr>
    </w:tbl>
    <w:p w14:paraId="13937F0A" w14:textId="77777777" w:rsidR="001F1F6B" w:rsidRDefault="001F1F6B" w:rsidP="00D21A23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C7D53B7" w14:textId="442C26D4" w:rsidR="00D21A23" w:rsidRDefault="00D21A23" w:rsidP="00B073D0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به دلیل اختلاف کم مرکز جرم و مرکز سختی سازه فاقد نامنظمی پیچشی است</w:t>
      </w:r>
    </w:p>
    <w:p w14:paraId="06B31DAB" w14:textId="007802F6" w:rsidR="00FE4A28" w:rsidRDefault="00FE4A28" w:rsidP="00FE4A28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171635B7" w14:textId="4A17769D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012E2ECE" w14:textId="63C654D3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4AB10123" w14:textId="038582E5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33FB433D" w14:textId="494F4FE7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02B93B78" w14:textId="172B2950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6DDC96D0" w14:textId="4292959C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0C8258D1" w14:textId="7F9606EA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399439AB" w14:textId="067515F0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54D7503C" w14:textId="632DE28A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7258B2AE" w14:textId="4FCBA24A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521DCC12" w14:textId="5C2AAA8D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6BDDBF28" w14:textId="77777777" w:rsidR="00AF056E" w:rsidRDefault="00AF056E" w:rsidP="00AF056E">
      <w:pPr>
        <w:bidi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2085D5A1" w14:textId="34FB5CDD" w:rsidR="00D21A23" w:rsidRDefault="007C2F1E" w:rsidP="00F94B3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زمان تناوب</w:t>
      </w:r>
    </w:p>
    <w:p w14:paraId="49615748" w14:textId="77777777" w:rsidR="007C2F1E" w:rsidRPr="00F953DE" w:rsidRDefault="007C2F1E" w:rsidP="00B5171C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F953DE">
        <w:rPr>
          <w:rFonts w:cs="B Nazanin" w:hint="cs"/>
          <w:sz w:val="36"/>
          <w:szCs w:val="28"/>
          <w:rtl/>
          <w:lang w:bidi="fa-IR"/>
        </w:rPr>
        <w:t xml:space="preserve">برای آنکه زمان تناوب تحلیلی سازه را محاسبه نمائیم از فایل اصلی یک کپی گرفته </w:t>
      </w:r>
      <w:r w:rsidR="00534F53">
        <w:rPr>
          <w:rFonts w:cs="B Nazanin" w:hint="cs"/>
          <w:sz w:val="36"/>
          <w:szCs w:val="28"/>
          <w:rtl/>
          <w:lang w:bidi="fa-IR"/>
        </w:rPr>
        <w:t xml:space="preserve">که </w:t>
      </w:r>
      <w:r w:rsidRPr="00F953DE">
        <w:rPr>
          <w:rFonts w:cs="B Nazanin" w:hint="cs"/>
          <w:sz w:val="36"/>
          <w:szCs w:val="28"/>
          <w:rtl/>
          <w:lang w:bidi="fa-IR"/>
        </w:rPr>
        <w:t xml:space="preserve">بنام </w:t>
      </w:r>
      <w:r w:rsidRPr="00F953DE">
        <w:rPr>
          <w:rFonts w:asciiTheme="majorBidi" w:hAnsiTheme="majorBidi" w:cs="B Nazanin"/>
          <w:b/>
          <w:bCs/>
          <w:lang w:bidi="fa-IR"/>
        </w:rPr>
        <w:t>Period</w:t>
      </w:r>
      <w:r w:rsidRPr="00F953DE">
        <w:rPr>
          <w:rFonts w:cs="B Nazanin"/>
          <w:lang w:bidi="fa-IR"/>
        </w:rPr>
        <w:t xml:space="preserve"> </w:t>
      </w:r>
      <w:r w:rsidRPr="00F953DE">
        <w:rPr>
          <w:rFonts w:asciiTheme="majorBidi" w:hAnsiTheme="majorBidi" w:cs="B Nazanin"/>
          <w:b/>
          <w:bCs/>
          <w:lang w:bidi="fa-IR"/>
        </w:rPr>
        <w:t>Time</w:t>
      </w:r>
      <w:r w:rsidR="008C083E">
        <w:rPr>
          <w:rFonts w:asciiTheme="majorBidi" w:hAnsiTheme="majorBidi" w:cs="B Nazanin"/>
          <w:b/>
          <w:bCs/>
          <w:lang w:bidi="fa-IR"/>
        </w:rPr>
        <w:t xml:space="preserve"> </w:t>
      </w:r>
      <w:r w:rsidRPr="00F953DE">
        <w:rPr>
          <w:rFonts w:cs="B Nazanin" w:hint="cs"/>
          <w:sz w:val="36"/>
          <w:szCs w:val="28"/>
          <w:rtl/>
          <w:lang w:bidi="fa-IR"/>
        </w:rPr>
        <w:t>موجود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باشد و در این فایل با اصلاح ضرایب ترک خوردگی ستون ها از 7/0 به 1 و تیرها از 35/0 به 5/0 طبق استاندارد 2800 ویرایش چهارم زمان تناوب تحلیلی را استخراج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نمائیم:</w:t>
      </w:r>
    </w:p>
    <w:p w14:paraId="365E3E2C" w14:textId="77777777" w:rsidR="008852CC" w:rsidRDefault="008852CC" w:rsidP="00F953D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9584442" wp14:editId="7A3F8D9C">
            <wp:extent cx="6097270" cy="2185035"/>
            <wp:effectExtent l="76200" t="76200" r="132080" b="139065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85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83EFBB" w14:textId="77777777" w:rsidR="007C2F1E" w:rsidRDefault="008852CC" w:rsidP="008852CC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مورد ضرایب ترک خوردگی تیرها و ستون ها</w:t>
      </w:r>
    </w:p>
    <w:p w14:paraId="5890B94A" w14:textId="77777777" w:rsidR="008852CC" w:rsidRDefault="008852CC" w:rsidP="008852CC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3213C5A" w14:textId="77777777" w:rsidR="00D0395C" w:rsidRDefault="00D0395C" w:rsidP="00781AEB">
      <w:pPr>
        <w:bidi/>
        <w:jc w:val="both"/>
        <w:rPr>
          <w:rFonts w:cs="B Nazanin"/>
          <w:sz w:val="36"/>
          <w:szCs w:val="28"/>
          <w:lang w:bidi="fa-IR"/>
        </w:rPr>
      </w:pPr>
    </w:p>
    <w:p w14:paraId="6D1514D2" w14:textId="77777777" w:rsidR="00D0395C" w:rsidRDefault="00D0395C" w:rsidP="00D0395C">
      <w:pPr>
        <w:bidi/>
        <w:jc w:val="both"/>
        <w:rPr>
          <w:rFonts w:cs="B Nazanin"/>
          <w:sz w:val="36"/>
          <w:szCs w:val="28"/>
          <w:lang w:bidi="fa-IR"/>
        </w:rPr>
      </w:pPr>
    </w:p>
    <w:p w14:paraId="5CCCAB1B" w14:textId="77777777" w:rsidR="00D0395C" w:rsidRDefault="00D0395C" w:rsidP="00D0395C">
      <w:pPr>
        <w:bidi/>
        <w:jc w:val="both"/>
        <w:rPr>
          <w:rFonts w:cs="B Nazanin"/>
          <w:sz w:val="36"/>
          <w:szCs w:val="28"/>
          <w:lang w:bidi="fa-IR"/>
        </w:rPr>
      </w:pPr>
    </w:p>
    <w:p w14:paraId="32CD1D86" w14:textId="77777777" w:rsidR="00D0395C" w:rsidRDefault="00D0395C" w:rsidP="00D0395C">
      <w:pPr>
        <w:bidi/>
        <w:jc w:val="both"/>
        <w:rPr>
          <w:rFonts w:cs="B Nazanin"/>
          <w:sz w:val="36"/>
          <w:szCs w:val="28"/>
          <w:lang w:bidi="fa-IR"/>
        </w:rPr>
      </w:pPr>
    </w:p>
    <w:p w14:paraId="4D2CB270" w14:textId="2F7870D4" w:rsidR="00D0395C" w:rsidRDefault="00D0395C" w:rsidP="00D0395C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3A8D43FE" w14:textId="58762BFB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48822BAD" w14:textId="44D2707A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831CFFC" w14:textId="0A04E452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8B7D53C" w14:textId="3F7C4885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1DF6FB8C" w14:textId="271CEC8C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1BAB83AA" w14:textId="1DE6CB34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3A0E5771" w14:textId="533D63D0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52B13A0" w14:textId="109CE501" w:rsidR="00F235C6" w:rsidRDefault="00F235C6" w:rsidP="00F235C6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31E9C55" w14:textId="2A266387" w:rsidR="00F235C6" w:rsidRPr="00AF056E" w:rsidRDefault="00F235C6" w:rsidP="00AF056E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tbl>
      <w:tblPr>
        <w:tblStyle w:val="GridTable4-Accent51"/>
        <w:tblW w:w="5000" w:type="pct"/>
        <w:tblLook w:val="04A0" w:firstRow="1" w:lastRow="0" w:firstColumn="1" w:lastColumn="0" w:noHBand="0" w:noVBand="1"/>
      </w:tblPr>
      <w:tblGrid>
        <w:gridCol w:w="1271"/>
        <w:gridCol w:w="1196"/>
        <w:gridCol w:w="1314"/>
        <w:gridCol w:w="1352"/>
        <w:gridCol w:w="1893"/>
        <w:gridCol w:w="1283"/>
        <w:gridCol w:w="1283"/>
      </w:tblGrid>
      <w:tr w:rsidR="001F4CA3" w:rsidRPr="001F4CA3" w14:paraId="09D66E5E" w14:textId="77777777" w:rsidTr="001F4C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75" w:type="pct"/>
            <w:gridSpan w:val="4"/>
            <w:noWrap/>
            <w:vAlign w:val="center"/>
            <w:hideMark/>
          </w:tcPr>
          <w:p w14:paraId="3CF3D2A2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lastRenderedPageBreak/>
              <w:t>TABLE:  Modal Participating Mass Ratios</w:t>
            </w:r>
          </w:p>
        </w:tc>
        <w:tc>
          <w:tcPr>
            <w:tcW w:w="987" w:type="pct"/>
            <w:noWrap/>
            <w:vAlign w:val="center"/>
            <w:hideMark/>
          </w:tcPr>
          <w:p w14:paraId="70E460DF" w14:textId="38A97D5A" w:rsidR="001F4CA3" w:rsidRPr="001F4CA3" w:rsidRDefault="001F4CA3" w:rsidP="001F4CA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669" w:type="pct"/>
            <w:noWrap/>
            <w:vAlign w:val="center"/>
            <w:hideMark/>
          </w:tcPr>
          <w:p w14:paraId="04654AEB" w14:textId="593AC813" w:rsidR="001F4CA3" w:rsidRPr="001F4CA3" w:rsidRDefault="001F4CA3" w:rsidP="001F4CA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669" w:type="pct"/>
            <w:noWrap/>
            <w:vAlign w:val="center"/>
            <w:hideMark/>
          </w:tcPr>
          <w:p w14:paraId="3CF7CF3F" w14:textId="3F1A6DB3" w:rsidR="001F4CA3" w:rsidRPr="001F4CA3" w:rsidRDefault="001F4CA3" w:rsidP="001F4CA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</w:tr>
      <w:tr w:rsidR="001F4CA3" w:rsidRPr="001F4CA3" w14:paraId="721C4F21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0254D4C2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623" w:type="pct"/>
            <w:noWrap/>
            <w:vAlign w:val="center"/>
            <w:hideMark/>
          </w:tcPr>
          <w:p w14:paraId="0B72CA55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685" w:type="pct"/>
            <w:noWrap/>
            <w:vAlign w:val="center"/>
            <w:hideMark/>
          </w:tcPr>
          <w:p w14:paraId="4DC8C6AB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704" w:type="pct"/>
            <w:noWrap/>
            <w:vAlign w:val="center"/>
            <w:hideMark/>
          </w:tcPr>
          <w:p w14:paraId="2A7A69E7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UX</w:t>
            </w:r>
          </w:p>
        </w:tc>
        <w:tc>
          <w:tcPr>
            <w:tcW w:w="987" w:type="pct"/>
            <w:noWrap/>
            <w:vAlign w:val="center"/>
            <w:hideMark/>
          </w:tcPr>
          <w:p w14:paraId="353D7AAA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UY</w:t>
            </w:r>
          </w:p>
        </w:tc>
        <w:tc>
          <w:tcPr>
            <w:tcW w:w="669" w:type="pct"/>
            <w:noWrap/>
            <w:vAlign w:val="center"/>
            <w:hideMark/>
          </w:tcPr>
          <w:p w14:paraId="1297AAFF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669" w:type="pct"/>
            <w:noWrap/>
            <w:vAlign w:val="center"/>
            <w:hideMark/>
          </w:tcPr>
          <w:p w14:paraId="5F87A6F1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Sum UY</w:t>
            </w:r>
          </w:p>
        </w:tc>
      </w:tr>
      <w:tr w:rsidR="001F4CA3" w:rsidRPr="001F4CA3" w14:paraId="274F7A09" w14:textId="77777777" w:rsidTr="001F4CA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43148E30" w14:textId="73EF3BF9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</w:p>
        </w:tc>
        <w:tc>
          <w:tcPr>
            <w:tcW w:w="623" w:type="pct"/>
            <w:noWrap/>
            <w:vAlign w:val="center"/>
            <w:hideMark/>
          </w:tcPr>
          <w:p w14:paraId="069FA22E" w14:textId="3BDCB864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5" w:type="pct"/>
            <w:noWrap/>
            <w:vAlign w:val="center"/>
            <w:hideMark/>
          </w:tcPr>
          <w:p w14:paraId="351D70EA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704" w:type="pct"/>
            <w:noWrap/>
            <w:vAlign w:val="center"/>
            <w:hideMark/>
          </w:tcPr>
          <w:p w14:paraId="45818F4F" w14:textId="1D9AB4C3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87" w:type="pct"/>
            <w:noWrap/>
            <w:vAlign w:val="center"/>
            <w:hideMark/>
          </w:tcPr>
          <w:p w14:paraId="16639C6C" w14:textId="53156DE9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69" w:type="pct"/>
            <w:noWrap/>
            <w:vAlign w:val="center"/>
            <w:hideMark/>
          </w:tcPr>
          <w:p w14:paraId="0674A318" w14:textId="78267203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69" w:type="pct"/>
            <w:noWrap/>
            <w:vAlign w:val="center"/>
            <w:hideMark/>
          </w:tcPr>
          <w:p w14:paraId="43A18A9D" w14:textId="75F0CC48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F4CA3" w:rsidRPr="001F4CA3" w14:paraId="22872728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2F096C4F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178CDFA7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85" w:type="pct"/>
            <w:noWrap/>
            <w:vAlign w:val="center"/>
            <w:hideMark/>
          </w:tcPr>
          <w:p w14:paraId="126CD20D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0.59</w:t>
            </w:r>
          </w:p>
        </w:tc>
        <w:tc>
          <w:tcPr>
            <w:tcW w:w="704" w:type="pct"/>
            <w:noWrap/>
            <w:vAlign w:val="center"/>
            <w:hideMark/>
          </w:tcPr>
          <w:p w14:paraId="73C30207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0.0009</w:t>
            </w:r>
          </w:p>
        </w:tc>
        <w:tc>
          <w:tcPr>
            <w:tcW w:w="987" w:type="pct"/>
            <w:noWrap/>
            <w:vAlign w:val="center"/>
            <w:hideMark/>
          </w:tcPr>
          <w:p w14:paraId="1B31C76C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0.7911</w:t>
            </w:r>
          </w:p>
        </w:tc>
        <w:tc>
          <w:tcPr>
            <w:tcW w:w="669" w:type="pct"/>
            <w:noWrap/>
            <w:vAlign w:val="center"/>
            <w:hideMark/>
          </w:tcPr>
          <w:p w14:paraId="5FBC3DE5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0.0009</w:t>
            </w:r>
          </w:p>
        </w:tc>
        <w:tc>
          <w:tcPr>
            <w:tcW w:w="669" w:type="pct"/>
            <w:noWrap/>
            <w:vAlign w:val="center"/>
            <w:hideMark/>
          </w:tcPr>
          <w:p w14:paraId="539F54DB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0.7911</w:t>
            </w:r>
          </w:p>
        </w:tc>
      </w:tr>
      <w:tr w:rsidR="001F4CA3" w:rsidRPr="001F4CA3" w14:paraId="1198E5D1" w14:textId="77777777" w:rsidTr="001F4CA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35F5FBF4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38CF91FD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85" w:type="pct"/>
            <w:noWrap/>
            <w:vAlign w:val="center"/>
            <w:hideMark/>
          </w:tcPr>
          <w:p w14:paraId="0E20624B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  <w:highlight w:val="green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  <w:highlight w:val="green"/>
              </w:rPr>
              <w:t>0.56</w:t>
            </w:r>
          </w:p>
        </w:tc>
        <w:tc>
          <w:tcPr>
            <w:tcW w:w="704" w:type="pct"/>
            <w:noWrap/>
            <w:vAlign w:val="center"/>
            <w:hideMark/>
          </w:tcPr>
          <w:p w14:paraId="0B678063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  <w:highlight w:val="green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  <w:highlight w:val="green"/>
              </w:rPr>
              <w:t>0.7371</w:t>
            </w:r>
          </w:p>
        </w:tc>
        <w:tc>
          <w:tcPr>
            <w:tcW w:w="987" w:type="pct"/>
            <w:noWrap/>
            <w:vAlign w:val="center"/>
            <w:hideMark/>
          </w:tcPr>
          <w:p w14:paraId="1CB4FEBA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0.0035</w:t>
            </w:r>
          </w:p>
        </w:tc>
        <w:tc>
          <w:tcPr>
            <w:tcW w:w="669" w:type="pct"/>
            <w:noWrap/>
            <w:vAlign w:val="center"/>
            <w:hideMark/>
          </w:tcPr>
          <w:p w14:paraId="669CF837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0.738</w:t>
            </w:r>
          </w:p>
        </w:tc>
        <w:tc>
          <w:tcPr>
            <w:tcW w:w="669" w:type="pct"/>
            <w:noWrap/>
            <w:vAlign w:val="center"/>
            <w:hideMark/>
          </w:tcPr>
          <w:p w14:paraId="2EEB3D3C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0.7946</w:t>
            </w:r>
          </w:p>
        </w:tc>
      </w:tr>
      <w:tr w:rsidR="001F4CA3" w:rsidRPr="001F4CA3" w14:paraId="7B8F574F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31B52D30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0E934F00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85" w:type="pct"/>
            <w:noWrap/>
            <w:vAlign w:val="center"/>
            <w:hideMark/>
          </w:tcPr>
          <w:p w14:paraId="444A6E32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0.51</w:t>
            </w:r>
          </w:p>
        </w:tc>
        <w:tc>
          <w:tcPr>
            <w:tcW w:w="704" w:type="pct"/>
            <w:noWrap/>
            <w:vAlign w:val="center"/>
            <w:hideMark/>
          </w:tcPr>
          <w:p w14:paraId="76723AAB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0.0648</w:t>
            </w:r>
          </w:p>
        </w:tc>
        <w:tc>
          <w:tcPr>
            <w:tcW w:w="987" w:type="pct"/>
            <w:noWrap/>
            <w:vAlign w:val="center"/>
            <w:hideMark/>
          </w:tcPr>
          <w:p w14:paraId="1741AF67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0.0097</w:t>
            </w:r>
          </w:p>
        </w:tc>
        <w:tc>
          <w:tcPr>
            <w:tcW w:w="669" w:type="pct"/>
            <w:noWrap/>
            <w:vAlign w:val="center"/>
            <w:hideMark/>
          </w:tcPr>
          <w:p w14:paraId="4DF2D0DE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0.8028</w:t>
            </w:r>
          </w:p>
        </w:tc>
        <w:tc>
          <w:tcPr>
            <w:tcW w:w="669" w:type="pct"/>
            <w:noWrap/>
            <w:vAlign w:val="center"/>
            <w:hideMark/>
          </w:tcPr>
          <w:p w14:paraId="7743B54E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0.8042</w:t>
            </w:r>
          </w:p>
        </w:tc>
      </w:tr>
      <w:tr w:rsidR="001F4CA3" w:rsidRPr="001F4CA3" w14:paraId="2DB6AFD5" w14:textId="77777777" w:rsidTr="001F4CA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45157A25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63FBAE70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85" w:type="pct"/>
            <w:noWrap/>
            <w:vAlign w:val="center"/>
            <w:hideMark/>
          </w:tcPr>
          <w:p w14:paraId="495FE617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0.222</w:t>
            </w:r>
          </w:p>
        </w:tc>
        <w:tc>
          <w:tcPr>
            <w:tcW w:w="704" w:type="pct"/>
            <w:noWrap/>
            <w:vAlign w:val="center"/>
            <w:hideMark/>
          </w:tcPr>
          <w:p w14:paraId="7F0ACD4E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0.0004</w:t>
            </w:r>
          </w:p>
        </w:tc>
        <w:tc>
          <w:tcPr>
            <w:tcW w:w="987" w:type="pct"/>
            <w:noWrap/>
            <w:vAlign w:val="center"/>
            <w:hideMark/>
          </w:tcPr>
          <w:p w14:paraId="5C731814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0.0481</w:t>
            </w:r>
          </w:p>
        </w:tc>
        <w:tc>
          <w:tcPr>
            <w:tcW w:w="669" w:type="pct"/>
            <w:noWrap/>
            <w:vAlign w:val="center"/>
            <w:hideMark/>
          </w:tcPr>
          <w:p w14:paraId="466FA316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0.8032</w:t>
            </w:r>
          </w:p>
        </w:tc>
        <w:tc>
          <w:tcPr>
            <w:tcW w:w="669" w:type="pct"/>
            <w:noWrap/>
            <w:vAlign w:val="center"/>
            <w:hideMark/>
          </w:tcPr>
          <w:p w14:paraId="43D06B71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0.8523</w:t>
            </w:r>
          </w:p>
        </w:tc>
      </w:tr>
      <w:tr w:rsidR="001F4CA3" w:rsidRPr="001F4CA3" w14:paraId="461C63E7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548459CA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74758B4C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85" w:type="pct"/>
            <w:noWrap/>
            <w:vAlign w:val="center"/>
            <w:hideMark/>
          </w:tcPr>
          <w:p w14:paraId="5C6DD88C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0.21</w:t>
            </w:r>
          </w:p>
        </w:tc>
        <w:tc>
          <w:tcPr>
            <w:tcW w:w="704" w:type="pct"/>
            <w:noWrap/>
            <w:vAlign w:val="center"/>
            <w:hideMark/>
          </w:tcPr>
          <w:p w14:paraId="7D194919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0.0596</w:t>
            </w:r>
          </w:p>
        </w:tc>
        <w:tc>
          <w:tcPr>
            <w:tcW w:w="987" w:type="pct"/>
            <w:noWrap/>
            <w:vAlign w:val="center"/>
            <w:hideMark/>
          </w:tcPr>
          <w:p w14:paraId="4E1646E8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0.000001095</w:t>
            </w:r>
          </w:p>
        </w:tc>
        <w:tc>
          <w:tcPr>
            <w:tcW w:w="669" w:type="pct"/>
            <w:noWrap/>
            <w:vAlign w:val="center"/>
            <w:hideMark/>
          </w:tcPr>
          <w:p w14:paraId="47AB11D1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0.8627</w:t>
            </w:r>
          </w:p>
        </w:tc>
        <w:tc>
          <w:tcPr>
            <w:tcW w:w="669" w:type="pct"/>
            <w:noWrap/>
            <w:vAlign w:val="center"/>
            <w:hideMark/>
          </w:tcPr>
          <w:p w14:paraId="08D7491C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0.8523</w:t>
            </w:r>
          </w:p>
        </w:tc>
      </w:tr>
      <w:tr w:rsidR="001F4CA3" w:rsidRPr="001F4CA3" w14:paraId="203F6D39" w14:textId="77777777" w:rsidTr="001F4CA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4A317F9E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67F99D0C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85" w:type="pct"/>
            <w:noWrap/>
            <w:vAlign w:val="center"/>
            <w:hideMark/>
          </w:tcPr>
          <w:p w14:paraId="6E0ACE97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0.193</w:t>
            </w:r>
          </w:p>
        </w:tc>
        <w:tc>
          <w:tcPr>
            <w:tcW w:w="704" w:type="pct"/>
            <w:noWrap/>
            <w:vAlign w:val="center"/>
            <w:hideMark/>
          </w:tcPr>
          <w:p w14:paraId="2FA47303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0.0061</w:t>
            </w:r>
          </w:p>
        </w:tc>
        <w:tc>
          <w:tcPr>
            <w:tcW w:w="987" w:type="pct"/>
            <w:noWrap/>
            <w:vAlign w:val="center"/>
            <w:hideMark/>
          </w:tcPr>
          <w:p w14:paraId="52DD132E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0.0026</w:t>
            </w:r>
          </w:p>
        </w:tc>
        <w:tc>
          <w:tcPr>
            <w:tcW w:w="669" w:type="pct"/>
            <w:noWrap/>
            <w:vAlign w:val="center"/>
            <w:hideMark/>
          </w:tcPr>
          <w:p w14:paraId="0635A46E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0.8689</w:t>
            </w:r>
          </w:p>
        </w:tc>
        <w:tc>
          <w:tcPr>
            <w:tcW w:w="669" w:type="pct"/>
            <w:noWrap/>
            <w:vAlign w:val="center"/>
            <w:hideMark/>
          </w:tcPr>
          <w:p w14:paraId="52F1C5D5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0.855</w:t>
            </w:r>
          </w:p>
        </w:tc>
      </w:tr>
      <w:tr w:rsidR="001F4CA3" w:rsidRPr="001F4CA3" w14:paraId="1F7ED194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3C4DEC50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146F9347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85" w:type="pct"/>
            <w:noWrap/>
            <w:vAlign w:val="center"/>
            <w:hideMark/>
          </w:tcPr>
          <w:p w14:paraId="1771D8F2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0.172</w:t>
            </w:r>
          </w:p>
        </w:tc>
        <w:tc>
          <w:tcPr>
            <w:tcW w:w="704" w:type="pct"/>
            <w:noWrap/>
            <w:vAlign w:val="center"/>
            <w:hideMark/>
          </w:tcPr>
          <w:p w14:paraId="059C80B4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0.0085</w:t>
            </w:r>
          </w:p>
        </w:tc>
        <w:tc>
          <w:tcPr>
            <w:tcW w:w="987" w:type="pct"/>
            <w:noWrap/>
            <w:vAlign w:val="center"/>
            <w:hideMark/>
          </w:tcPr>
          <w:p w14:paraId="60022320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0.0744</w:t>
            </w:r>
          </w:p>
        </w:tc>
        <w:tc>
          <w:tcPr>
            <w:tcW w:w="669" w:type="pct"/>
            <w:noWrap/>
            <w:vAlign w:val="center"/>
            <w:hideMark/>
          </w:tcPr>
          <w:p w14:paraId="4D0A6322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0.8774</w:t>
            </w:r>
          </w:p>
        </w:tc>
        <w:tc>
          <w:tcPr>
            <w:tcW w:w="669" w:type="pct"/>
            <w:noWrap/>
            <w:vAlign w:val="center"/>
            <w:hideMark/>
          </w:tcPr>
          <w:p w14:paraId="2289E765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0.9294</w:t>
            </w:r>
          </w:p>
        </w:tc>
      </w:tr>
      <w:tr w:rsidR="001F4CA3" w:rsidRPr="001F4CA3" w14:paraId="6ACAF58F" w14:textId="77777777" w:rsidTr="001F4CA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5F3AE3F8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71488CB0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85" w:type="pct"/>
            <w:noWrap/>
            <w:vAlign w:val="center"/>
            <w:hideMark/>
          </w:tcPr>
          <w:p w14:paraId="074A35DA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0.158</w:t>
            </w:r>
          </w:p>
        </w:tc>
        <w:tc>
          <w:tcPr>
            <w:tcW w:w="704" w:type="pct"/>
            <w:noWrap/>
            <w:vAlign w:val="center"/>
            <w:hideMark/>
          </w:tcPr>
          <w:p w14:paraId="45008DB0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0.0579</w:t>
            </w:r>
          </w:p>
        </w:tc>
        <w:tc>
          <w:tcPr>
            <w:tcW w:w="987" w:type="pct"/>
            <w:noWrap/>
            <w:vAlign w:val="center"/>
            <w:hideMark/>
          </w:tcPr>
          <w:p w14:paraId="41487A32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0.0098</w:t>
            </w:r>
          </w:p>
        </w:tc>
        <w:tc>
          <w:tcPr>
            <w:tcW w:w="669" w:type="pct"/>
            <w:noWrap/>
            <w:vAlign w:val="center"/>
            <w:hideMark/>
          </w:tcPr>
          <w:p w14:paraId="1484A12A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0.9353</w:t>
            </w:r>
          </w:p>
        </w:tc>
        <w:tc>
          <w:tcPr>
            <w:tcW w:w="669" w:type="pct"/>
            <w:noWrap/>
            <w:vAlign w:val="center"/>
            <w:hideMark/>
          </w:tcPr>
          <w:p w14:paraId="3F27894C" w14:textId="77777777" w:rsidR="001F4CA3" w:rsidRPr="001F4CA3" w:rsidRDefault="001F4CA3" w:rsidP="001F4CA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0.9392</w:t>
            </w:r>
          </w:p>
        </w:tc>
      </w:tr>
      <w:tr w:rsidR="001F4CA3" w:rsidRPr="001F4CA3" w14:paraId="408271D5" w14:textId="77777777" w:rsidTr="001F4C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2" w:type="pct"/>
            <w:noWrap/>
            <w:vAlign w:val="center"/>
            <w:hideMark/>
          </w:tcPr>
          <w:p w14:paraId="073B5DB2" w14:textId="77777777" w:rsidR="001F4CA3" w:rsidRPr="001F4CA3" w:rsidRDefault="001F4CA3" w:rsidP="001F4CA3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23" w:type="pct"/>
            <w:noWrap/>
            <w:vAlign w:val="center"/>
            <w:hideMark/>
          </w:tcPr>
          <w:p w14:paraId="0B863B20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85" w:type="pct"/>
            <w:noWrap/>
            <w:vAlign w:val="center"/>
            <w:hideMark/>
          </w:tcPr>
          <w:p w14:paraId="3796FCB6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0.144</w:t>
            </w:r>
          </w:p>
        </w:tc>
        <w:tc>
          <w:tcPr>
            <w:tcW w:w="704" w:type="pct"/>
            <w:noWrap/>
            <w:vAlign w:val="center"/>
            <w:hideMark/>
          </w:tcPr>
          <w:p w14:paraId="3669B3E6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0.0097</w:t>
            </w:r>
          </w:p>
        </w:tc>
        <w:tc>
          <w:tcPr>
            <w:tcW w:w="987" w:type="pct"/>
            <w:noWrap/>
            <w:vAlign w:val="center"/>
            <w:hideMark/>
          </w:tcPr>
          <w:p w14:paraId="102759F8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0.0033</w:t>
            </w:r>
          </w:p>
        </w:tc>
        <w:tc>
          <w:tcPr>
            <w:tcW w:w="669" w:type="pct"/>
            <w:noWrap/>
            <w:vAlign w:val="center"/>
            <w:hideMark/>
          </w:tcPr>
          <w:p w14:paraId="50B349A6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0.945</w:t>
            </w:r>
          </w:p>
        </w:tc>
        <w:tc>
          <w:tcPr>
            <w:tcW w:w="669" w:type="pct"/>
            <w:noWrap/>
            <w:vAlign w:val="center"/>
            <w:hideMark/>
          </w:tcPr>
          <w:p w14:paraId="091D34E2" w14:textId="77777777" w:rsidR="001F4CA3" w:rsidRPr="001F4CA3" w:rsidRDefault="001F4CA3" w:rsidP="001F4CA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F4CA3">
              <w:rPr>
                <w:rFonts w:ascii="Calibri" w:hAnsi="Calibri" w:cs="Calibri"/>
                <w:color w:val="000000"/>
                <w:sz w:val="22"/>
                <w:szCs w:val="22"/>
              </w:rPr>
              <w:t>0.9425</w:t>
            </w:r>
          </w:p>
        </w:tc>
      </w:tr>
    </w:tbl>
    <w:p w14:paraId="3A1D31EB" w14:textId="77777777" w:rsidR="00F235C6" w:rsidRPr="00F235C6" w:rsidRDefault="00F235C6" w:rsidP="00F235C6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46C6609B" w14:textId="3474E3E1" w:rsidR="0077250E" w:rsidRDefault="0077250E" w:rsidP="00F235C6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X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1F4CA3">
        <w:rPr>
          <w:rFonts w:cs="B Nazanin" w:hint="cs"/>
          <w:sz w:val="36"/>
          <w:szCs w:val="28"/>
          <w:rtl/>
          <w:lang w:bidi="fa-IR"/>
        </w:rPr>
        <w:t>56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1F4CA3">
        <w:rPr>
          <w:rFonts w:cs="B Nazanin" w:hint="cs"/>
          <w:sz w:val="36"/>
          <w:szCs w:val="28"/>
          <w:rtl/>
          <w:lang w:bidi="fa-IR"/>
        </w:rPr>
        <w:t>0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4375060E" w14:textId="3A0534A4" w:rsidR="0077250E" w:rsidRDefault="0077250E" w:rsidP="00F235C6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Y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1F4CA3">
        <w:rPr>
          <w:rFonts w:cs="B Nazanin" w:hint="cs"/>
          <w:sz w:val="36"/>
          <w:szCs w:val="28"/>
          <w:rtl/>
          <w:lang w:bidi="fa-IR"/>
        </w:rPr>
        <w:t>59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781AEB">
        <w:rPr>
          <w:rFonts w:cs="B Nazanin" w:hint="cs"/>
          <w:sz w:val="36"/>
          <w:szCs w:val="28"/>
          <w:rtl/>
          <w:lang w:bidi="fa-IR"/>
        </w:rPr>
        <w:t>0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7B762890" w14:textId="77777777" w:rsidR="0077250E" w:rsidRDefault="0077250E" w:rsidP="0077250E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EFF2893" w14:textId="74496E88" w:rsidR="0077250E" w:rsidRDefault="002C2507" w:rsidP="002C2507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زمان تناوب تحلیلی در </w:t>
      </w:r>
      <w:r w:rsidR="00805F0C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هر دو 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جهت بیشتر از 1.25 برابر زمان تناوب تجربی بوده و نیازی به اصلاح ضریب زلزله نمی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</w:t>
      </w:r>
      <w:r w:rsidR="00805F0C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.</w:t>
      </w:r>
    </w:p>
    <w:p w14:paraId="1DC490CE" w14:textId="4A188143" w:rsidR="002C2507" w:rsidRDefault="002C2507" w:rsidP="002C2507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2923D14A" w14:textId="5E20D794" w:rsidR="00805F0C" w:rsidRDefault="00805F0C" w:rsidP="00805F0C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2CFB1E7C" w14:textId="38CD4D18" w:rsidR="00805F0C" w:rsidRDefault="00805F0C" w:rsidP="00805F0C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63DD5911" w14:textId="60DE0ECD" w:rsidR="000E4073" w:rsidRDefault="000E4073" w:rsidP="000E407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41EABDE4" w14:textId="6583B17D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083CE433" w14:textId="230B3F90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01923249" w14:textId="609FCC1F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6D66A48A" w14:textId="15C3414A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7EAC70CC" w14:textId="387035CD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43CCBE55" w14:textId="77777777" w:rsidR="009C4230" w:rsidRDefault="009C4230" w:rsidP="009C4230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39CEAF59" w14:textId="20AE99F3" w:rsidR="0077250E" w:rsidRDefault="00A349AA" w:rsidP="00F94B3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تغییر مکان نسبی طبقات (دریفت)</w:t>
      </w:r>
    </w:p>
    <w:p w14:paraId="4929C15F" w14:textId="77777777" w:rsidR="00A349AA" w:rsidRDefault="0027367A" w:rsidP="00A349A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328A09D" wp14:editId="78A6AC7B">
            <wp:extent cx="5540987" cy="1181819"/>
            <wp:effectExtent l="76200" t="76200" r="136525" b="132715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620612" cy="11988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EC43C2" w14:textId="77777777" w:rsidR="0027367A" w:rsidRDefault="0027367A" w:rsidP="0027367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D33D7DB" wp14:editId="38ECB910">
            <wp:extent cx="5543550" cy="5495925"/>
            <wp:effectExtent l="76200" t="76200" r="133350" b="142875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495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FF0590C" w14:textId="77777777" w:rsidR="0027367A" w:rsidRDefault="00E06480" w:rsidP="00E06480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خصوص دریفت</w:t>
      </w:r>
    </w:p>
    <w:p w14:paraId="0294E699" w14:textId="77777777" w:rsidR="0027367A" w:rsidRDefault="00856547" w:rsidP="0027367A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C845FBE" wp14:editId="2D5A006C">
            <wp:extent cx="6096000" cy="3343275"/>
            <wp:effectExtent l="0" t="0" r="0" b="952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100761" cy="334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F28C4" w14:textId="61311504" w:rsidR="00BA1C55" w:rsidRDefault="00856547" w:rsidP="00282A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برداشت مقدار طرف اول از نرم افزار:</w:t>
      </w:r>
    </w:p>
    <w:p w14:paraId="7FEF8508" w14:textId="22CF87A2" w:rsidR="003D4D97" w:rsidRDefault="003D4D97" w:rsidP="003D4D97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929750F" w14:textId="33002E25" w:rsidR="000E4073" w:rsidRDefault="005C53C1" w:rsidP="000E4073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 w:rsidRPr="004A136D">
        <w:rPr>
          <w:rFonts w:cs="B Nazanin"/>
          <w:noProof/>
          <w:sz w:val="36"/>
          <w:szCs w:val="28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0CF0792" wp14:editId="24F626B1">
                <wp:simplePos x="0" y="0"/>
                <wp:positionH relativeFrom="margin">
                  <wp:posOffset>4039870</wp:posOffset>
                </wp:positionH>
                <wp:positionV relativeFrom="paragraph">
                  <wp:posOffset>577850</wp:posOffset>
                </wp:positionV>
                <wp:extent cx="1699895" cy="1171575"/>
                <wp:effectExtent l="38100" t="19050" r="52705" b="104775"/>
                <wp:wrapSquare wrapText="bothSides"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9895" cy="1171575"/>
                          <a:chOff x="0" y="0"/>
                          <a:chExt cx="3567448" cy="1509097"/>
                        </a:xfrm>
                      </wpg:grpSpPr>
                      <wps:wsp>
                        <wps:cNvPr id="199" name="Rectangle 199"/>
                        <wps:cNvSpPr/>
                        <wps:spPr>
                          <a:xfrm>
                            <a:off x="0" y="0"/>
                            <a:ext cx="3567448" cy="27060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4D726C" w14:textId="77777777" w:rsidR="00A8480D" w:rsidRPr="004A136D" w:rsidRDefault="00A8480D" w:rsidP="004A136D">
                              <w:pPr>
                                <w:jc w:val="center"/>
                                <w:rPr>
                                  <w:rFonts w:asciiTheme="majorHAnsi" w:eastAsiaTheme="majorEastAsia" w:hAnsiTheme="majorHAnsi" w:cs="B Nazanin"/>
                                  <w:color w:val="FFFFFF" w:themeColor="background1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0" y="252696"/>
                            <a:ext cx="3567448" cy="1256401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49FB5A" w14:textId="77777777" w:rsidR="00A8480D" w:rsidRPr="004A136D" w:rsidRDefault="00A8480D" w:rsidP="00282A49">
                              <w:pPr>
                                <w:jc w:val="center"/>
                                <w:rPr>
                                  <w:rFonts w:cs="B Nazanin"/>
                                  <w:caps/>
                                  <w:color w:val="0189F9" w:themeColor="accent1"/>
                                  <w:szCs w:val="28"/>
                                </w:rPr>
                              </w:pPr>
                              <w:r w:rsidRPr="004A136D">
                                <w:rPr>
                                  <w:rFonts w:cs="B Nazanin" w:hint="cs"/>
                                  <w:caps/>
                                  <w:color w:val="0189F9" w:themeColor="accent1"/>
                                  <w:szCs w:val="28"/>
                                  <w:rtl/>
                                </w:rPr>
                                <w:t xml:space="preserve">همگی کمتر از </w:t>
                              </w:r>
                              <w:r>
                                <w:rPr>
                                  <w:rFonts w:cs="B Nazanin" w:hint="cs"/>
                                  <w:caps/>
                                  <w:color w:val="0189F9" w:themeColor="accent1"/>
                                  <w:szCs w:val="28"/>
                                  <w:rtl/>
                                </w:rPr>
                                <w:t>005555</w:t>
                              </w:r>
                              <w:r w:rsidRPr="004A136D">
                                <w:rPr>
                                  <w:rFonts w:cs="B Nazanin" w:hint="cs"/>
                                  <w:caps/>
                                  <w:color w:val="0189F9" w:themeColor="accent1"/>
                                  <w:szCs w:val="28"/>
                                  <w:rtl/>
                                </w:rPr>
                                <w:t>/0 بوده و دریفت مورد قبول می</w:t>
                              </w:r>
                              <w:r w:rsidRPr="004A136D">
                                <w:rPr>
                                  <w:rFonts w:cs="B Nazanin"/>
                                  <w:caps/>
                                  <w:color w:val="0189F9" w:themeColor="accent1"/>
                                  <w:szCs w:val="28"/>
                                  <w:rtl/>
                                </w:rPr>
                                <w:softHyphen/>
                              </w:r>
                              <w:r w:rsidRPr="004A136D">
                                <w:rPr>
                                  <w:rFonts w:cs="B Nazanin" w:hint="cs"/>
                                  <w:caps/>
                                  <w:color w:val="0189F9" w:themeColor="accent1"/>
                                  <w:szCs w:val="28"/>
                                  <w:rtl/>
                                </w:rPr>
                                <w:t>باشد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CF0792" id="Group 198" o:spid="_x0000_s1044" style="position:absolute;left:0;text-align:left;margin-left:318.1pt;margin-top:45.5pt;width:133.85pt;height:92.25pt;z-index:251670528;mso-position-horizontal-relative:margin;mso-position-vertical-relative:text;mso-width-relative:margin;mso-height-relative:margin" coordsize="35674,1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">
                <v:rect id="Rectangle 199" o:spid="_x0000_s1045" style="position:absolute;width:35674;height: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" strokecolor="#1985ab [1928]">
                  <v:fill r:id="rId149" o:title="" recolor="t" rotate="t" type="tile"/>
                  <v:imagedata recolortarget="#cfedf8 [984]"/>
                  <v:shadow on="t" color="black" opacity=".5" origin=",-.5" offset="0"/>
                  <v:textbox>
                    <w:txbxContent>
                      <w:p w14:paraId="014D726C" w14:textId="77777777" w:rsidR="00A8480D" w:rsidRPr="004A136D" w:rsidRDefault="00A8480D" w:rsidP="004A136D">
                        <w:pPr>
                          <w:jc w:val="center"/>
                          <w:rPr>
                            <w:rFonts w:asciiTheme="majorHAnsi" w:eastAsiaTheme="majorEastAsia" w:hAnsiTheme="majorHAnsi" w:cs="B Nazanin"/>
                            <w:color w:val="FFFFFF" w:themeColor="background1"/>
                            <w:szCs w:val="28"/>
                          </w:rPr>
                        </w:pPr>
                      </w:p>
                    </w:txbxContent>
                  </v:textbox>
                </v:rect>
                <v:shape id="Text Box 200" o:spid="_x0000_s1046" type="#_x0000_t202" style="position:absolute;top:2526;width:35674;height:12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" strokecolor="#1985ab [1928]">
                  <v:fill r:id="rId149" o:title="" recolor="t" rotate="t" type="tile"/>
                  <v:imagedata recolortarget="#cfedf8 [984]"/>
                  <v:shadow on="t" color="black" opacity=".5" origin=",-.5" offset="0"/>
                  <v:textbox inset=",7.2pt,,0">
                    <w:txbxContent>
                      <w:p w14:paraId="0149FB5A" w14:textId="77777777" w:rsidR="00A8480D" w:rsidRPr="004A136D" w:rsidRDefault="00A8480D" w:rsidP="00282A49">
                        <w:pPr>
                          <w:jc w:val="center"/>
                          <w:rPr>
                            <w:rFonts w:cs="B Nazanin"/>
                            <w:caps/>
                            <w:color w:val="0189F9" w:themeColor="accent1"/>
                            <w:szCs w:val="28"/>
                          </w:rPr>
                        </w:pPr>
                        <w:r w:rsidRPr="004A136D">
                          <w:rPr>
                            <w:rFonts w:cs="B Nazanin" w:hint="cs"/>
                            <w:caps/>
                            <w:color w:val="0189F9" w:themeColor="accent1"/>
                            <w:szCs w:val="28"/>
                            <w:rtl/>
                          </w:rPr>
                          <w:t xml:space="preserve">همگی کمتر از </w:t>
                        </w:r>
                        <w:r>
                          <w:rPr>
                            <w:rFonts w:cs="B Nazanin" w:hint="cs"/>
                            <w:caps/>
                            <w:color w:val="0189F9" w:themeColor="accent1"/>
                            <w:szCs w:val="28"/>
                            <w:rtl/>
                          </w:rPr>
                          <w:t>005555</w:t>
                        </w:r>
                        <w:r w:rsidRPr="004A136D">
                          <w:rPr>
                            <w:rFonts w:cs="B Nazanin" w:hint="cs"/>
                            <w:caps/>
                            <w:color w:val="0189F9" w:themeColor="accent1"/>
                            <w:szCs w:val="28"/>
                            <w:rtl/>
                          </w:rPr>
                          <w:t>/0 بوده و دریفت مورد قبول می</w:t>
                        </w:r>
                        <w:r w:rsidRPr="004A136D">
                          <w:rPr>
                            <w:rFonts w:cs="B Nazanin"/>
                            <w:caps/>
                            <w:color w:val="0189F9" w:themeColor="accent1"/>
                            <w:szCs w:val="28"/>
                            <w:rtl/>
                          </w:rPr>
                          <w:softHyphen/>
                        </w:r>
                        <w:r w:rsidRPr="004A136D">
                          <w:rPr>
                            <w:rFonts w:cs="B Nazanin" w:hint="cs"/>
                            <w:caps/>
                            <w:color w:val="0189F9" w:themeColor="accent1"/>
                            <w:szCs w:val="28"/>
                            <w:rtl/>
                          </w:rPr>
                          <w:t>باشد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tbl>
      <w:tblPr>
        <w:tblW w:w="57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2"/>
        <w:gridCol w:w="1927"/>
        <w:gridCol w:w="1158"/>
        <w:gridCol w:w="980"/>
        <w:gridCol w:w="980"/>
      </w:tblGrid>
      <w:tr w:rsidR="005C53C1" w:rsidRPr="005C53C1" w14:paraId="72199BE3" w14:textId="77777777" w:rsidTr="005C53C1">
        <w:trPr>
          <w:trHeight w:val="288"/>
        </w:trPr>
        <w:tc>
          <w:tcPr>
            <w:tcW w:w="3781" w:type="dxa"/>
            <w:gridSpan w:val="3"/>
            <w:shd w:val="clear" w:color="000000" w:fill="C0C0C0"/>
            <w:noWrap/>
            <w:vAlign w:val="bottom"/>
            <w:hideMark/>
          </w:tcPr>
          <w:p w14:paraId="5EB9E424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TABLE:  Diaphragm Max/Avg Drifts</w:t>
            </w:r>
          </w:p>
        </w:tc>
        <w:tc>
          <w:tcPr>
            <w:tcW w:w="980" w:type="dxa"/>
            <w:shd w:val="clear" w:color="000000" w:fill="C0C0C0"/>
            <w:noWrap/>
            <w:vAlign w:val="bottom"/>
            <w:hideMark/>
          </w:tcPr>
          <w:p w14:paraId="1C721A1D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80" w:type="dxa"/>
            <w:shd w:val="clear" w:color="000000" w:fill="C0C0C0"/>
            <w:noWrap/>
            <w:vAlign w:val="bottom"/>
            <w:hideMark/>
          </w:tcPr>
          <w:p w14:paraId="606086A0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5C53C1" w:rsidRPr="005C53C1" w14:paraId="3D481ECF" w14:textId="77777777" w:rsidTr="005C53C1">
        <w:trPr>
          <w:trHeight w:val="288"/>
        </w:trPr>
        <w:tc>
          <w:tcPr>
            <w:tcW w:w="696" w:type="dxa"/>
            <w:shd w:val="clear" w:color="000000" w:fill="99CCFF"/>
            <w:noWrap/>
            <w:vAlign w:val="bottom"/>
            <w:hideMark/>
          </w:tcPr>
          <w:p w14:paraId="5B7E45A7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</w:t>
            </w:r>
          </w:p>
        </w:tc>
        <w:tc>
          <w:tcPr>
            <w:tcW w:w="1927" w:type="dxa"/>
            <w:shd w:val="clear" w:color="000000" w:fill="99CCFF"/>
            <w:noWrap/>
            <w:vAlign w:val="bottom"/>
            <w:hideMark/>
          </w:tcPr>
          <w:p w14:paraId="164310FB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Load Case/Combo</w:t>
            </w:r>
          </w:p>
        </w:tc>
        <w:tc>
          <w:tcPr>
            <w:tcW w:w="1158" w:type="dxa"/>
            <w:shd w:val="clear" w:color="000000" w:fill="99CCFF"/>
            <w:noWrap/>
            <w:vAlign w:val="bottom"/>
            <w:hideMark/>
          </w:tcPr>
          <w:p w14:paraId="25EF2395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Item</w:t>
            </w:r>
          </w:p>
        </w:tc>
        <w:tc>
          <w:tcPr>
            <w:tcW w:w="980" w:type="dxa"/>
            <w:shd w:val="clear" w:color="000000" w:fill="99CCFF"/>
            <w:noWrap/>
            <w:vAlign w:val="bottom"/>
            <w:hideMark/>
          </w:tcPr>
          <w:p w14:paraId="6234E005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Max Drift</w:t>
            </w:r>
          </w:p>
        </w:tc>
        <w:tc>
          <w:tcPr>
            <w:tcW w:w="980" w:type="dxa"/>
            <w:shd w:val="clear" w:color="000000" w:fill="99CCFF"/>
            <w:noWrap/>
            <w:vAlign w:val="bottom"/>
            <w:hideMark/>
          </w:tcPr>
          <w:p w14:paraId="2183184E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Avg Drift</w:t>
            </w:r>
          </w:p>
        </w:tc>
      </w:tr>
      <w:tr w:rsidR="005C53C1" w:rsidRPr="005C53C1" w14:paraId="2CC4C5BD" w14:textId="77777777" w:rsidTr="005C53C1">
        <w:trPr>
          <w:trHeight w:val="288"/>
        </w:trPr>
        <w:tc>
          <w:tcPr>
            <w:tcW w:w="696" w:type="dxa"/>
            <w:shd w:val="clear" w:color="000000" w:fill="99CCFF"/>
            <w:noWrap/>
            <w:vAlign w:val="bottom"/>
            <w:hideMark/>
          </w:tcPr>
          <w:p w14:paraId="12D2C710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27" w:type="dxa"/>
            <w:shd w:val="clear" w:color="000000" w:fill="99CCFF"/>
            <w:noWrap/>
            <w:vAlign w:val="bottom"/>
            <w:hideMark/>
          </w:tcPr>
          <w:p w14:paraId="3B2B7ED0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8" w:type="dxa"/>
            <w:shd w:val="clear" w:color="000000" w:fill="99CCFF"/>
            <w:noWrap/>
            <w:vAlign w:val="bottom"/>
            <w:hideMark/>
          </w:tcPr>
          <w:p w14:paraId="0EACCEC7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80" w:type="dxa"/>
            <w:shd w:val="clear" w:color="000000" w:fill="99CCFF"/>
            <w:noWrap/>
            <w:vAlign w:val="bottom"/>
            <w:hideMark/>
          </w:tcPr>
          <w:p w14:paraId="16855A46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80" w:type="dxa"/>
            <w:shd w:val="clear" w:color="000000" w:fill="99CCFF"/>
            <w:noWrap/>
            <w:vAlign w:val="bottom"/>
            <w:hideMark/>
          </w:tcPr>
          <w:p w14:paraId="14E4E8D4" w14:textId="77777777" w:rsidR="005C53C1" w:rsidRPr="005C53C1" w:rsidRDefault="005C53C1" w:rsidP="005C53C1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5C53C1" w:rsidRPr="005C53C1" w14:paraId="551F9325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13E2AA65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Story3</w:t>
            </w:r>
          </w:p>
        </w:tc>
        <w:tc>
          <w:tcPr>
            <w:tcW w:w="1927" w:type="dxa"/>
            <w:noWrap/>
            <w:vAlign w:val="bottom"/>
            <w:hideMark/>
          </w:tcPr>
          <w:p w14:paraId="79AFAA26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EXDrift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631F5C41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X</w:t>
            </w:r>
          </w:p>
        </w:tc>
        <w:tc>
          <w:tcPr>
            <w:tcW w:w="980" w:type="dxa"/>
            <w:noWrap/>
            <w:vAlign w:val="bottom"/>
            <w:hideMark/>
          </w:tcPr>
          <w:p w14:paraId="45230B8B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0.002578</w:t>
            </w:r>
          </w:p>
        </w:tc>
        <w:tc>
          <w:tcPr>
            <w:tcW w:w="980" w:type="dxa"/>
            <w:noWrap/>
            <w:vAlign w:val="bottom"/>
            <w:hideMark/>
          </w:tcPr>
          <w:p w14:paraId="6C7EBCD8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0.002528</w:t>
            </w:r>
          </w:p>
        </w:tc>
      </w:tr>
      <w:tr w:rsidR="005C53C1" w:rsidRPr="005C53C1" w14:paraId="312B6F57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375CC2D7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Story3</w:t>
            </w:r>
          </w:p>
        </w:tc>
        <w:tc>
          <w:tcPr>
            <w:tcW w:w="1927" w:type="dxa"/>
            <w:noWrap/>
            <w:vAlign w:val="bottom"/>
            <w:hideMark/>
          </w:tcPr>
          <w:p w14:paraId="7CAB881F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EYDrift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5B91FB2E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Y</w:t>
            </w:r>
          </w:p>
        </w:tc>
        <w:tc>
          <w:tcPr>
            <w:tcW w:w="980" w:type="dxa"/>
            <w:noWrap/>
            <w:vAlign w:val="bottom"/>
            <w:hideMark/>
          </w:tcPr>
          <w:p w14:paraId="0A5DFF89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0.00301</w:t>
            </w:r>
          </w:p>
        </w:tc>
        <w:tc>
          <w:tcPr>
            <w:tcW w:w="980" w:type="dxa"/>
            <w:noWrap/>
            <w:vAlign w:val="bottom"/>
            <w:hideMark/>
          </w:tcPr>
          <w:p w14:paraId="5320ECDB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0.002933</w:t>
            </w:r>
          </w:p>
        </w:tc>
      </w:tr>
      <w:tr w:rsidR="005C53C1" w:rsidRPr="005C53C1" w14:paraId="33A89194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6A5B3804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Story2</w:t>
            </w:r>
          </w:p>
        </w:tc>
        <w:tc>
          <w:tcPr>
            <w:tcW w:w="1927" w:type="dxa"/>
            <w:noWrap/>
            <w:vAlign w:val="bottom"/>
            <w:hideMark/>
          </w:tcPr>
          <w:p w14:paraId="4880E25F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EXDrift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13792617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X</w:t>
            </w:r>
          </w:p>
        </w:tc>
        <w:tc>
          <w:tcPr>
            <w:tcW w:w="980" w:type="dxa"/>
            <w:noWrap/>
            <w:vAlign w:val="bottom"/>
            <w:hideMark/>
          </w:tcPr>
          <w:p w14:paraId="29B6F016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0.003081</w:t>
            </w:r>
          </w:p>
        </w:tc>
        <w:tc>
          <w:tcPr>
            <w:tcW w:w="980" w:type="dxa"/>
            <w:noWrap/>
            <w:vAlign w:val="bottom"/>
            <w:hideMark/>
          </w:tcPr>
          <w:p w14:paraId="6A254A84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0.003075</w:t>
            </w:r>
          </w:p>
        </w:tc>
      </w:tr>
      <w:tr w:rsidR="005C53C1" w:rsidRPr="005C53C1" w14:paraId="55BE0A7E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64E5BC9F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Story2</w:t>
            </w:r>
          </w:p>
        </w:tc>
        <w:tc>
          <w:tcPr>
            <w:tcW w:w="1927" w:type="dxa"/>
            <w:noWrap/>
            <w:vAlign w:val="bottom"/>
            <w:hideMark/>
          </w:tcPr>
          <w:p w14:paraId="5C820224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EYDrift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02990BE1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Y</w:t>
            </w:r>
          </w:p>
        </w:tc>
        <w:tc>
          <w:tcPr>
            <w:tcW w:w="980" w:type="dxa"/>
            <w:noWrap/>
            <w:vAlign w:val="bottom"/>
            <w:hideMark/>
          </w:tcPr>
          <w:p w14:paraId="44696053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0.003677</w:t>
            </w:r>
          </w:p>
        </w:tc>
        <w:tc>
          <w:tcPr>
            <w:tcW w:w="980" w:type="dxa"/>
            <w:noWrap/>
            <w:vAlign w:val="bottom"/>
            <w:hideMark/>
          </w:tcPr>
          <w:p w14:paraId="19A122BA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0.003566</w:t>
            </w:r>
          </w:p>
        </w:tc>
      </w:tr>
      <w:tr w:rsidR="005C53C1" w:rsidRPr="005C53C1" w14:paraId="0CA88B9A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76A56434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Story1</w:t>
            </w:r>
          </w:p>
        </w:tc>
        <w:tc>
          <w:tcPr>
            <w:tcW w:w="1927" w:type="dxa"/>
            <w:noWrap/>
            <w:vAlign w:val="bottom"/>
            <w:hideMark/>
          </w:tcPr>
          <w:p w14:paraId="42021654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EXDrift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651F5CAB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X</w:t>
            </w:r>
          </w:p>
        </w:tc>
        <w:tc>
          <w:tcPr>
            <w:tcW w:w="980" w:type="dxa"/>
            <w:noWrap/>
            <w:vAlign w:val="bottom"/>
            <w:hideMark/>
          </w:tcPr>
          <w:p w14:paraId="7F33093F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0.001945</w:t>
            </w:r>
          </w:p>
        </w:tc>
        <w:tc>
          <w:tcPr>
            <w:tcW w:w="980" w:type="dxa"/>
            <w:noWrap/>
            <w:vAlign w:val="bottom"/>
            <w:hideMark/>
          </w:tcPr>
          <w:p w14:paraId="63F6C320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0.001909</w:t>
            </w:r>
          </w:p>
        </w:tc>
      </w:tr>
      <w:tr w:rsidR="005C53C1" w:rsidRPr="005C53C1" w14:paraId="699D5F03" w14:textId="77777777" w:rsidTr="005C53C1">
        <w:trPr>
          <w:trHeight w:val="288"/>
        </w:trPr>
        <w:tc>
          <w:tcPr>
            <w:tcW w:w="696" w:type="dxa"/>
            <w:noWrap/>
            <w:vAlign w:val="bottom"/>
            <w:hideMark/>
          </w:tcPr>
          <w:p w14:paraId="390058C7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Story1</w:t>
            </w:r>
          </w:p>
        </w:tc>
        <w:tc>
          <w:tcPr>
            <w:tcW w:w="1927" w:type="dxa"/>
            <w:noWrap/>
            <w:vAlign w:val="bottom"/>
            <w:hideMark/>
          </w:tcPr>
          <w:p w14:paraId="5D5AAF38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EYDrift</w:t>
            </w:r>
            <w:proofErr w:type="spellEnd"/>
          </w:p>
        </w:tc>
        <w:tc>
          <w:tcPr>
            <w:tcW w:w="1158" w:type="dxa"/>
            <w:noWrap/>
            <w:vAlign w:val="bottom"/>
            <w:hideMark/>
          </w:tcPr>
          <w:p w14:paraId="7B00EAE1" w14:textId="77777777" w:rsidR="005C53C1" w:rsidRPr="005C53C1" w:rsidRDefault="005C53C1" w:rsidP="005C53C1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proofErr w:type="spellStart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Diaph</w:t>
            </w:r>
            <w:proofErr w:type="spellEnd"/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D1 Y</w:t>
            </w:r>
          </w:p>
        </w:tc>
        <w:tc>
          <w:tcPr>
            <w:tcW w:w="980" w:type="dxa"/>
            <w:noWrap/>
            <w:vAlign w:val="bottom"/>
            <w:hideMark/>
          </w:tcPr>
          <w:p w14:paraId="6D3FBD63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0.00223</w:t>
            </w:r>
          </w:p>
        </w:tc>
        <w:tc>
          <w:tcPr>
            <w:tcW w:w="980" w:type="dxa"/>
            <w:noWrap/>
            <w:vAlign w:val="bottom"/>
            <w:hideMark/>
          </w:tcPr>
          <w:p w14:paraId="41515E59" w14:textId="77777777" w:rsidR="005C53C1" w:rsidRPr="005C53C1" w:rsidRDefault="005C53C1" w:rsidP="005C53C1">
            <w:pPr>
              <w:jc w:val="right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5C53C1">
              <w:rPr>
                <w:rFonts w:ascii="Calibri" w:hAnsi="Calibri" w:cs="Calibri"/>
                <w:color w:val="000000"/>
                <w:sz w:val="20"/>
                <w:szCs w:val="20"/>
              </w:rPr>
              <w:t>0.002152</w:t>
            </w:r>
          </w:p>
        </w:tc>
      </w:tr>
    </w:tbl>
    <w:p w14:paraId="4ECBD116" w14:textId="5935C4B9" w:rsidR="00BA1C55" w:rsidRDefault="00BA1C55" w:rsidP="00D46942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EC8DEDF" w14:textId="0F7739BE" w:rsidR="003D4D97" w:rsidRDefault="003D4D97" w:rsidP="003D4D97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BEEDA4E" w14:textId="4539C996" w:rsidR="003D4D97" w:rsidRDefault="003D4D97" w:rsidP="003D4D97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318784AC" w14:textId="28F7064D" w:rsidR="00D912E3" w:rsidRDefault="00D912E3" w:rsidP="00D912E3">
      <w:pPr>
        <w:bidi/>
        <w:spacing w:line="276" w:lineRule="auto"/>
        <w:jc w:val="center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lang w:bidi="fa-IR"/>
        </w:rPr>
      </w:pPr>
    </w:p>
    <w:p w14:paraId="27B98F0B" w14:textId="14B14F06" w:rsidR="005C53C1" w:rsidRDefault="005C53C1" w:rsidP="005C53C1">
      <w:pPr>
        <w:bidi/>
        <w:spacing w:line="276" w:lineRule="auto"/>
        <w:jc w:val="center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lang w:bidi="fa-IR"/>
        </w:rPr>
      </w:pPr>
    </w:p>
    <w:p w14:paraId="71314B3B" w14:textId="0B1FFD2A" w:rsidR="005C53C1" w:rsidRDefault="005C53C1" w:rsidP="005C53C1">
      <w:pPr>
        <w:bidi/>
        <w:spacing w:line="276" w:lineRule="auto"/>
        <w:jc w:val="center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lang w:bidi="fa-IR"/>
        </w:rPr>
      </w:pPr>
    </w:p>
    <w:p w14:paraId="653FE8EE" w14:textId="77777777" w:rsidR="005C53C1" w:rsidRDefault="005C53C1" w:rsidP="005C53C1">
      <w:pPr>
        <w:bidi/>
        <w:spacing w:line="276" w:lineRule="auto"/>
        <w:jc w:val="center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rtl/>
          <w:lang w:bidi="fa-IR"/>
        </w:rPr>
      </w:pPr>
    </w:p>
    <w:p w14:paraId="1B7A96D7" w14:textId="77777777" w:rsidR="00D912E3" w:rsidRDefault="00D912E3" w:rsidP="00D912E3">
      <w:pPr>
        <w:bidi/>
        <w:spacing w:line="276" w:lineRule="auto"/>
        <w:jc w:val="center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rtl/>
          <w:lang w:bidi="fa-IR"/>
        </w:rPr>
      </w:pPr>
    </w:p>
    <w:p w14:paraId="46EB895A" w14:textId="77777777" w:rsidR="00CA11CE" w:rsidRDefault="00CA11CE" w:rsidP="00F77D70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asciiTheme="minorHAnsi" w:eastAsiaTheme="minorEastAsia" w:hAnsiTheme="minorHAnsi" w:cs="B Nazanin"/>
          <w:bCs/>
          <w:color w:val="0F0F3F" w:themeColor="text1"/>
          <w:sz w:val="36"/>
          <w:szCs w:val="28"/>
          <w:lang w:bidi="fa-IR"/>
        </w:rPr>
      </w:pPr>
      <w:r>
        <w:rPr>
          <w:rFonts w:asciiTheme="minorHAnsi" w:eastAsiaTheme="minorEastAsia" w:hAnsiTheme="minorHAnsi" w:cs="B Nazanin" w:hint="cs"/>
          <w:bCs/>
          <w:color w:val="0F0F3F" w:themeColor="text1"/>
          <w:sz w:val="36"/>
          <w:szCs w:val="28"/>
          <w:rtl/>
          <w:lang w:bidi="fa-IR"/>
        </w:rPr>
        <w:lastRenderedPageBreak/>
        <w:t>طراحی رمپ و راه پله</w:t>
      </w:r>
    </w:p>
    <w:p w14:paraId="55012B32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5D7CB54" wp14:editId="42A009AA">
            <wp:extent cx="6097270" cy="369951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2ED6A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09FA8C9" wp14:editId="581ADB51">
            <wp:extent cx="6097270" cy="126174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C397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95CAA63" wp14:editId="13016A64">
            <wp:extent cx="6097270" cy="429514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E47A8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85B2A50" wp14:editId="1C730A71">
            <wp:extent cx="6097270" cy="1433195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FBCAA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464608E" wp14:editId="19D8D059">
            <wp:extent cx="6097270" cy="2936875"/>
            <wp:effectExtent l="0" t="0" r="0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AE48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DBDB8FB" wp14:editId="626E3612">
            <wp:extent cx="6097270" cy="3776980"/>
            <wp:effectExtent l="0" t="0" r="0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BE8FB" w14:textId="77777777" w:rsidR="004B6043" w:rsidRDefault="004B6043" w:rsidP="004B6043">
      <w:p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7D5C385" w14:textId="77777777" w:rsidR="00CA11CE" w:rsidRDefault="00CA11CE" w:rsidP="00CA11CE">
      <w:pPr>
        <w:bidi/>
        <w:spacing w:line="276" w:lineRule="auto"/>
        <w:jc w:val="both"/>
        <w:rPr>
          <w:rFonts w:asciiTheme="minorHAnsi" w:eastAsiaTheme="minorEastAsia" w:hAnsiTheme="minorHAnsi" w:cs="B Nazanin"/>
          <w:b/>
          <w:color w:val="0F0F3F" w:themeColor="text1"/>
          <w:sz w:val="36"/>
          <w:szCs w:val="28"/>
          <w:rtl/>
          <w:lang w:bidi="fa-IR"/>
        </w:rPr>
      </w:pPr>
    </w:p>
    <w:p w14:paraId="4EBA9317" w14:textId="77777777" w:rsidR="004B6043" w:rsidRDefault="004B6043" w:rsidP="004B6043">
      <w:pPr>
        <w:bidi/>
        <w:spacing w:line="276" w:lineRule="auto"/>
        <w:jc w:val="both"/>
        <w:rPr>
          <w:rFonts w:asciiTheme="minorHAnsi" w:eastAsiaTheme="minorEastAsia" w:hAnsiTheme="minorHAnsi" w:cs="B Nazanin"/>
          <w:b/>
          <w:color w:val="0F0F3F" w:themeColor="text1"/>
          <w:sz w:val="36"/>
          <w:szCs w:val="28"/>
          <w:rtl/>
          <w:lang w:bidi="fa-IR"/>
        </w:rPr>
      </w:pPr>
    </w:p>
    <w:p w14:paraId="66A9C806" w14:textId="77777777" w:rsidR="004B6043" w:rsidRDefault="004B6043" w:rsidP="004B6043">
      <w:pPr>
        <w:bidi/>
        <w:spacing w:line="276" w:lineRule="auto"/>
        <w:jc w:val="both"/>
        <w:rPr>
          <w:rFonts w:asciiTheme="minorHAnsi" w:eastAsiaTheme="minorEastAsia" w:hAnsiTheme="minorHAnsi" w:cs="B Nazanin"/>
          <w:b/>
          <w:color w:val="0F0F3F" w:themeColor="text1"/>
          <w:sz w:val="36"/>
          <w:szCs w:val="28"/>
          <w:rtl/>
          <w:lang w:bidi="fa-IR"/>
        </w:rPr>
      </w:pPr>
    </w:p>
    <w:p w14:paraId="1A6B72E3" w14:textId="77777777" w:rsidR="00166CB3" w:rsidRPr="00166CB3" w:rsidRDefault="00166CB3" w:rsidP="00F77D70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Cs/>
          <w:szCs w:val="28"/>
          <w:rtl/>
          <w:lang w:bidi="fa-IR"/>
        </w:rPr>
        <w:lastRenderedPageBreak/>
        <w:t xml:space="preserve"> </w:t>
      </w:r>
      <w:r w:rsidRPr="00166CB3">
        <w:rPr>
          <w:rFonts w:cs="B Nazanin" w:hint="cs"/>
          <w:bCs/>
          <w:szCs w:val="28"/>
          <w:rtl/>
          <w:lang w:bidi="fa-IR"/>
        </w:rPr>
        <w:t>طراحی دستی سقف تیرچه و بلوک</w:t>
      </w:r>
    </w:p>
    <w:p w14:paraId="272326BD" w14:textId="77777777" w:rsidR="00166CB3" w:rsidRDefault="00166CB3" w:rsidP="00C15130">
      <w:pPr>
        <w:numPr>
          <w:ilvl w:val="0"/>
          <w:numId w:val="10"/>
        </w:numPr>
        <w:bidi/>
        <w:spacing w:after="160" w:line="360" w:lineRule="auto"/>
        <w:contextualSpacing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کنترل ضخامت سقف (خیز مجاز)</w:t>
      </w:r>
    </w:p>
    <w:p w14:paraId="0A91E3F3" w14:textId="7BA65B0A" w:rsidR="00166CB3" w:rsidRPr="00CD4BE8" w:rsidRDefault="00000000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H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e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×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0.4+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6700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550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×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0.4+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3000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6700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=23.31 cm</m:t>
          </m:r>
        </m:oMath>
      </m:oMathPara>
    </w:p>
    <w:p w14:paraId="19E2991A" w14:textId="77777777" w:rsidR="00166CB3" w:rsidRDefault="00166CB3" w:rsidP="00166CB3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</w:p>
    <w:p w14:paraId="25183A49" w14:textId="69DFB460" w:rsidR="00166CB3" w:rsidRPr="00CD4BE8" w:rsidRDefault="00166CB3" w:rsidP="005C53C1">
      <w:pPr>
        <w:numPr>
          <w:ilvl w:val="0"/>
          <w:numId w:val="11"/>
        </w:numPr>
        <w:bidi/>
        <w:spacing w:after="160" w:line="360" w:lineRule="auto"/>
        <w:contextualSpacing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حداقل ضخامت سقف طبق رابطه فوق </w:t>
      </w:r>
      <w:r w:rsidR="005C53C1">
        <w:rPr>
          <w:rFonts w:cs="B Nazanin" w:hint="cs"/>
          <w:sz w:val="28"/>
          <w:szCs w:val="28"/>
          <w:rtl/>
          <w:lang w:bidi="fa-IR"/>
        </w:rPr>
        <w:t>31</w:t>
      </w:r>
      <w:r>
        <w:rPr>
          <w:rFonts w:cs="B Nazanin" w:hint="cs"/>
          <w:sz w:val="28"/>
          <w:szCs w:val="28"/>
          <w:rtl/>
          <w:lang w:bidi="fa-IR"/>
        </w:rPr>
        <w:t>/</w:t>
      </w:r>
      <w:r w:rsidR="005C53C1">
        <w:rPr>
          <w:rFonts w:cs="B Nazanin" w:hint="cs"/>
          <w:sz w:val="28"/>
          <w:szCs w:val="28"/>
          <w:rtl/>
          <w:lang w:bidi="fa-IR"/>
        </w:rPr>
        <w:t>23</w:t>
      </w:r>
      <w:r>
        <w:rPr>
          <w:rFonts w:cs="B Nazanin" w:hint="cs"/>
          <w:sz w:val="28"/>
          <w:szCs w:val="28"/>
          <w:rtl/>
          <w:lang w:bidi="fa-IR"/>
        </w:rPr>
        <w:t xml:space="preserve"> سانتی متر می</w:t>
      </w:r>
      <w:r>
        <w:rPr>
          <w:rFonts w:cs="B Nazanin" w:hint="cs"/>
          <w:sz w:val="28"/>
          <w:szCs w:val="28"/>
          <w:rtl/>
          <w:lang w:bidi="fa-IR"/>
        </w:rPr>
        <w:softHyphen/>
        <w:t>باشد و با توجه به اینکه ما ضخامت سقف را برابر 30 سانتی متر در نظر گرفته ایم بنابراین مشکلی وجود از لحاظ خیز وجود نخواهد داشت.</w:t>
      </w:r>
    </w:p>
    <w:p w14:paraId="2D80D312" w14:textId="77777777" w:rsidR="00166CB3" w:rsidRDefault="00166CB3" w:rsidP="00C15130">
      <w:pPr>
        <w:numPr>
          <w:ilvl w:val="0"/>
          <w:numId w:val="10"/>
        </w:numPr>
        <w:bidi/>
        <w:spacing w:after="160" w:line="360" w:lineRule="auto"/>
        <w:contextualSpacing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کنترل ضخامت دال بتنی روی تیرچه</w:t>
      </w:r>
    </w:p>
    <w:p w14:paraId="422E1721" w14:textId="77777777" w:rsidR="00166CB3" w:rsidRDefault="00166CB3" w:rsidP="00166CB3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برای کنترل این ضخامت، دال بتنی روی بلوکها بصورت تیر بتنی غیرمسلح دو سر گیردار بین دو تیرچه (با دهانه 40 سانتی متری) طراحی می</w:t>
      </w:r>
      <w:r>
        <w:rPr>
          <w:rFonts w:cs="B Nazanin" w:hint="cs"/>
          <w:sz w:val="28"/>
          <w:szCs w:val="28"/>
          <w:rtl/>
          <w:lang w:bidi="fa-IR"/>
        </w:rPr>
        <w:softHyphen/>
        <w:t>شوند.</w:t>
      </w:r>
    </w:p>
    <w:p w14:paraId="7D3A32AA" w14:textId="77777777" w:rsidR="00166CB3" w:rsidRDefault="00166CB3" w:rsidP="00166C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لنگر تکیه گاهی تیر دو سر گیردار در نواری به پهنای 1 متر برابر با:</w:t>
      </w:r>
    </w:p>
    <w:p w14:paraId="3CB69041" w14:textId="77777777" w:rsidR="00166CB3" w:rsidRDefault="00000000" w:rsidP="00166C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W×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1064×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0.4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=14.18 Kg.m=1418 kg.cm</m:t>
          </m:r>
        </m:oMath>
      </m:oMathPara>
    </w:p>
    <w:p w14:paraId="42C8E80D" w14:textId="77777777" w:rsidR="00166CB3" w:rsidRDefault="00166CB3" w:rsidP="00166C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307B1DC7" w14:textId="77777777" w:rsidR="00166CB3" w:rsidRDefault="00166CB3" w:rsidP="00166C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اساس مقطع تیر دو سر گیردار به عرض یک متر برابر است با:</w:t>
      </w:r>
    </w:p>
    <w:p w14:paraId="7E323A13" w14:textId="77777777" w:rsidR="00166CB3" w:rsidRDefault="00166CB3" w:rsidP="00166C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S=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h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100×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=417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</m:t>
              </m:r>
            </m:sup>
          </m:sSup>
        </m:oMath>
      </m:oMathPara>
    </w:p>
    <w:p w14:paraId="67EAE27C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تنش کششی حداکثر بتن در محل اتصال دال به تیرچه برابر با:</w:t>
      </w:r>
    </w:p>
    <w:p w14:paraId="38FFAB5B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ct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1418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417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=3.4 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435D82A6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مدول گسیختگی بتن:</w:t>
      </w:r>
    </w:p>
    <w:p w14:paraId="7569E3CE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=1.9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=1.9×0.6×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200</m:t>
              </m:r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=16.12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 &gt; 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ct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=3.4 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</m:oMath>
      </m:oMathPara>
    </w:p>
    <w:p w14:paraId="7A555D4E" w14:textId="77777777" w:rsidR="00166CB3" w:rsidRPr="00CD4BE8" w:rsidRDefault="00166CB3" w:rsidP="00C15130">
      <w:pPr>
        <w:numPr>
          <w:ilvl w:val="0"/>
          <w:numId w:val="11"/>
        </w:numPr>
        <w:bidi/>
        <w:spacing w:after="160" w:line="360" w:lineRule="auto"/>
        <w:contextualSpacing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پس ضخامت دال بتنی روی سقف به منظور ایجاد صلبیت سقف که 5 سانتی متر در نظر گرفته شده است کافی می</w:t>
      </w:r>
      <w:r>
        <w:rPr>
          <w:rFonts w:cs="B Nazanin" w:hint="cs"/>
          <w:sz w:val="28"/>
          <w:szCs w:val="28"/>
          <w:rtl/>
          <w:lang w:bidi="fa-IR"/>
        </w:rPr>
        <w:softHyphen/>
        <w:t>باشد.</w:t>
      </w:r>
    </w:p>
    <w:p w14:paraId="37E962C3" w14:textId="77777777" w:rsidR="00166CB3" w:rsidRDefault="00166CB3" w:rsidP="00C15130">
      <w:pPr>
        <w:numPr>
          <w:ilvl w:val="0"/>
          <w:numId w:val="10"/>
        </w:numPr>
        <w:bidi/>
        <w:spacing w:after="160" w:line="360" w:lineRule="auto"/>
        <w:contextualSpacing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طراحی آرماتورهای پایینی تیرچه</w:t>
      </w:r>
    </w:p>
    <w:p w14:paraId="0F7E9C33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بار گسترده وارد به یک تیرچه در عرض 50 سانتی متر برابر است با:</w:t>
      </w:r>
    </w:p>
    <w:p w14:paraId="073AFD57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=0.5W=0.5×1064=532 kg/m</m:t>
          </m:r>
        </m:oMath>
      </m:oMathPara>
    </w:p>
    <w:p w14:paraId="7D15978B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لنگر حداکثر (در وسط دهانه) از رابطه زیر به دست می</w:t>
      </w:r>
      <w:r>
        <w:rPr>
          <w:rFonts w:cs="B Nazanin" w:hint="cs"/>
          <w:sz w:val="28"/>
          <w:szCs w:val="28"/>
          <w:rtl/>
          <w:lang w:bidi="fa-IR"/>
        </w:rPr>
        <w:softHyphen/>
        <w:t>آید:</w:t>
      </w:r>
    </w:p>
    <w:p w14:paraId="40639E64" w14:textId="23931CEE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</m:t>
                  </m:r>
                </m:sub>
              </m:s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.</m:t>
              </m:r>
              <m:sSubSup>
                <m:sSub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e</m:t>
                  </m:r>
                </m:sub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8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532×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5.5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8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=1730 kg.m=173000 kg.cm</m:t>
          </m:r>
        </m:oMath>
      </m:oMathPara>
    </w:p>
    <w:p w14:paraId="48C03593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d=H-2-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=30-2-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1.4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=27.3 cm</m:t>
          </m:r>
        </m:oMath>
      </m:oMathPara>
    </w:p>
    <w:p w14:paraId="10D41AAD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=0.85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tb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t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=0.85×0.6×200×5×50×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27.3-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=632400 kg.cm&gt;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=173000 kg.cm →OK </m:t>
          </m:r>
        </m:oMath>
      </m:oMathPara>
    </w:p>
    <w:p w14:paraId="34102342" w14:textId="77777777" w:rsidR="00166CB3" w:rsidRDefault="00000000" w:rsidP="00166CB3">
      <w:pPr>
        <w:bidi/>
        <w:spacing w:line="360" w:lineRule="auto"/>
        <w:rPr>
          <w:rFonts w:cs="B Nazanin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0.85</m:t>
              </m:r>
              <m:sSub>
                <m:sSub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lang w:bidi="fa-IR"/>
                    </w:rPr>
                    <m:t>∅</m:t>
                  </m:r>
                </m:e>
                <m:sub>
                  <m:r>
                    <w:rPr>
                      <w:rFonts w:ascii="Cambria Math" w:hAnsi="Cambria Math" w:cs="B Nazanin"/>
                      <w:lang w:bidi="fa-IR"/>
                    </w:rPr>
                    <m:t>c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lang w:bidi="fa-IR"/>
                    </w:rPr>
                    <m:t>c</m:t>
                  </m:r>
                </m:sub>
              </m:sSub>
              <m:r>
                <w:rPr>
                  <w:rFonts w:ascii="Cambria Math" w:hAnsi="Cambria Math" w:cs="B Nazanin"/>
                  <w:lang w:bidi="fa-IR"/>
                </w:rPr>
                <m:t>bd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lang w:bidi="fa-IR"/>
                    </w:rPr>
                    <m:t>∅</m:t>
                  </m:r>
                </m:e>
                <m:sub>
                  <m:r>
                    <w:rPr>
                      <w:rFonts w:ascii="Cambria Math" w:hAnsi="Cambria Math" w:cs="B Nazanin"/>
                      <w:lang w:bidi="fa-IR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lang w:bidi="fa-IR"/>
                    </w:rPr>
                    <m:t>y</m:t>
                  </m:r>
                </m:sub>
              </m:sSub>
            </m:den>
          </m:f>
          <m:d>
            <m:d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1-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lang w:bidi="fa-IR"/>
                    </w:rPr>
                    <m:t>1-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lang w:bidi="fa-IR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u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B Nazanin"/>
                          <w:lang w:bidi="fa-IR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∅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lang w:bidi="fa-IR"/>
                        </w:rPr>
                        <m:t>b</m:t>
                      </m:r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d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2</m:t>
                          </m:r>
                        </m:sup>
                      </m:sSup>
                    </m:den>
                  </m:f>
                </m:e>
              </m:rad>
            </m:e>
          </m:d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0.85×0.6×200×50×27.3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0.85×3000</m:t>
              </m:r>
            </m:den>
          </m:f>
          <m:d>
            <m:d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1-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lang w:bidi="fa-IR"/>
                    </w:rPr>
                    <m:t>1-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lang w:bidi="fa-IR"/>
                        </w:rPr>
                        <m:t>2×173000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lang w:bidi="fa-IR"/>
                        </w:rPr>
                        <m:t>0.85×0.65×200×50×</m:t>
                      </m:r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27.3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lang w:bidi="fa-IR"/>
                            </w:rPr>
                            <m:t>2</m:t>
                          </m:r>
                        </m:sup>
                      </m:sSup>
                    </m:den>
                  </m:f>
                </m:e>
              </m:rad>
            </m:e>
          </m:d>
          <m:r>
            <w:rPr>
              <w:rFonts w:ascii="Cambria Math" w:hAnsi="Cambria Math" w:cs="B Nazanin"/>
              <w:lang w:bidi="fa-IR"/>
            </w:rPr>
            <m:t xml:space="preserve">=2.34 </m:t>
          </m:r>
          <m:sSup>
            <m:sSup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lang w:bidi="fa-IR"/>
                </w:rPr>
                <m:t>2</m:t>
              </m:r>
            </m:sup>
          </m:sSup>
        </m:oMath>
      </m:oMathPara>
    </w:p>
    <w:p w14:paraId="6A256E98" w14:textId="77777777" w:rsidR="00166CB3" w:rsidRDefault="00166CB3" w:rsidP="00166CB3">
      <w:pPr>
        <w:bidi/>
        <w:spacing w:line="360" w:lineRule="auto"/>
        <w:rPr>
          <w:rFonts w:cs="B Nazanin"/>
          <w:rtl/>
          <w:lang w:bidi="fa-IR"/>
        </w:rPr>
      </w:pPr>
    </w:p>
    <w:p w14:paraId="3910B255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چون در اثر جوشکاری میلگردهای عرضی به میلگردهای طولی از سطح مقطع میلگردهای طولی کاسته می</w:t>
      </w:r>
      <w:r>
        <w:rPr>
          <w:rFonts w:cs="B Nazanin" w:hint="cs"/>
          <w:sz w:val="28"/>
          <w:szCs w:val="28"/>
          <w:rtl/>
          <w:lang w:bidi="fa-IR"/>
        </w:rPr>
        <w:softHyphen/>
        <w:t>شود لذا در جهت اطمینان 10 درصد به مساحت میلگردهای طولی می</w:t>
      </w:r>
      <w:r>
        <w:rPr>
          <w:rFonts w:cs="B Nazanin" w:hint="cs"/>
          <w:sz w:val="28"/>
          <w:szCs w:val="28"/>
          <w:rtl/>
          <w:lang w:bidi="fa-IR"/>
        </w:rPr>
        <w:softHyphen/>
        <w:t>افزائیم:</w:t>
      </w:r>
    </w:p>
    <w:p w14:paraId="50963D0C" w14:textId="77777777" w:rsidR="00166CB3" w:rsidRDefault="00000000" w:rsidP="00166CB3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=2.34×1.1=2.6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EB0CADB" w14:textId="77777777" w:rsidR="00166CB3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</w:p>
    <w:p w14:paraId="4F62F0B3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=20 Mpa&lt;30 Mpa →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β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=0.85</m:t>
          </m:r>
        </m:oMath>
      </m:oMathPara>
    </w:p>
    <w:p w14:paraId="21B8E543" w14:textId="6C0932F6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=0.6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β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6000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6000+</m:t>
              </m:r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=0.6×0.85×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200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3000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×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6000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6000+3000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=0.0283</m:t>
          </m:r>
        </m:oMath>
      </m:oMathPara>
    </w:p>
    <w:p w14:paraId="4D3FF3D6" w14:textId="77777777" w:rsidR="00166CB3" w:rsidRDefault="00000000" w:rsidP="00166CB3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s,max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.bd=0.0283×50×27.3=38.63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97A30EF" w14:textId="77777777" w:rsidR="00166CB3" w:rsidRDefault="00000000" w:rsidP="00166CB3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1.4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den>
              </m:f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 xml:space="preserve">، </m:t>
              </m:r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0.79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sub>
                      </m:sSub>
                    </m:e>
                  </m:rad>
                </m:num>
                <m:den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1.4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3000</m:t>
                  </m:r>
                </m:den>
              </m:f>
              <m:r>
                <w:rPr>
                  <w:rFonts w:ascii="Cambria Math" w:hAnsi="Cambria Math" w:cs="B Nazanin" w:hint="cs"/>
                  <w:sz w:val="28"/>
                  <w:szCs w:val="28"/>
                  <w:rtl/>
                  <w:lang w:bidi="fa-IR"/>
                </w:rPr>
                <m:t xml:space="preserve">، </m:t>
              </m:r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0.79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200</m:t>
                      </m:r>
                    </m:e>
                  </m:ra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3000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=Max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0.000466,0.00372</m:t>
              </m:r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=0.00372</m:t>
          </m:r>
        </m:oMath>
      </m:oMathPara>
    </w:p>
    <w:p w14:paraId="4FB412A5" w14:textId="77777777" w:rsidR="00166CB3" w:rsidRDefault="00000000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ρ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.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w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d=0.00372×10×27.3=1.016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4A3C2B44" w14:textId="77777777" w:rsidR="00166CB3" w:rsidRDefault="00166CB3" w:rsidP="00166CB3">
      <w:pPr>
        <w:bidi/>
        <w:spacing w:line="360" w:lineRule="auto"/>
        <w:rPr>
          <w:rFonts w:cs="B Nazanin"/>
          <w:sz w:val="28"/>
          <w:szCs w:val="28"/>
          <w:lang w:bidi="fa-IR"/>
        </w:rPr>
      </w:pPr>
    </w:p>
    <w:p w14:paraId="0154BC0E" w14:textId="77777777" w:rsidR="00166CB3" w:rsidRDefault="00000000" w:rsidP="00166CB3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smin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=1.016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&lt; 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=2.6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&lt;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s,max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=38.63 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ABF0B3A" w14:textId="77777777" w:rsidR="00166CB3" w:rsidRDefault="00166CB3" w:rsidP="00C15130">
      <w:pPr>
        <w:numPr>
          <w:ilvl w:val="0"/>
          <w:numId w:val="11"/>
        </w:numPr>
        <w:bidi/>
        <w:spacing w:after="160" w:line="360" w:lineRule="auto"/>
        <w:contextualSpacing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پس سطح مقطع به دست آمده مناسب می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باشد.</w:t>
      </w:r>
    </w:p>
    <w:p w14:paraId="7E1E7501" w14:textId="77777777" w:rsidR="00166CB3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این مقدار را بصورت دو میلگرد سراسری با میلگرد شماره 14 آرایش می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دهیم.</w:t>
      </w:r>
    </w:p>
    <w:p w14:paraId="717B90E6" w14:textId="77777777" w:rsidR="00166CB3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USE:2∅14           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=2×1.54=3.08 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C72AE95" w14:textId="77777777" w:rsidR="00166CB3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</w:p>
    <w:p w14:paraId="46A05AAD" w14:textId="77777777" w:rsidR="00166CB3" w:rsidRDefault="00166CB3" w:rsidP="00C15130">
      <w:pPr>
        <w:numPr>
          <w:ilvl w:val="0"/>
          <w:numId w:val="10"/>
        </w:numPr>
        <w:bidi/>
        <w:spacing w:after="160" w:line="360" w:lineRule="auto"/>
        <w:contextualSpacing/>
        <w:rPr>
          <w:rFonts w:eastAsiaTheme="minorEastAsia" w:cs="B Nazanin"/>
          <w:b/>
          <w:bCs/>
          <w:sz w:val="28"/>
          <w:szCs w:val="28"/>
          <w:lang w:bidi="fa-IR"/>
        </w:rPr>
      </w:pPr>
      <w:r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آرماتور فوقانی تیرچه</w:t>
      </w:r>
    </w:p>
    <w:p w14:paraId="10C382CE" w14:textId="4E8C39A6" w:rsidR="00166CB3" w:rsidRDefault="00166CB3" w:rsidP="00166CB3">
      <w:pPr>
        <w:bidi/>
        <w:spacing w:line="360" w:lineRule="auto"/>
        <w:jc w:val="both"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با توجه به فصل دوم نشریه تیرچه بلوک و دهانه مؤثر که </w:t>
      </w:r>
      <w:r w:rsidR="005C53C1">
        <w:rPr>
          <w:rFonts w:eastAsiaTheme="minorEastAsia" w:cs="B Nazanin" w:hint="cs"/>
          <w:sz w:val="28"/>
          <w:szCs w:val="28"/>
          <w:rtl/>
          <w:lang w:bidi="fa-IR"/>
        </w:rPr>
        <w:t>5</w:t>
      </w:r>
      <w:r>
        <w:rPr>
          <w:rFonts w:eastAsiaTheme="minorEastAsia" w:cs="B Nazanin" w:hint="cs"/>
          <w:sz w:val="28"/>
          <w:szCs w:val="28"/>
          <w:rtl/>
          <w:lang w:bidi="fa-IR"/>
        </w:rPr>
        <w:t>/5 متر می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باشد از میلگرد شماره 12 در بالای تیرچه استفاده خواهد شد.</w:t>
      </w:r>
    </w:p>
    <w:p w14:paraId="377DD827" w14:textId="77777777" w:rsidR="00166CB3" w:rsidRPr="005C53C1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</w:p>
    <w:p w14:paraId="71DA164C" w14:textId="77777777" w:rsidR="00166CB3" w:rsidRDefault="00166CB3" w:rsidP="00C15130">
      <w:pPr>
        <w:numPr>
          <w:ilvl w:val="0"/>
          <w:numId w:val="10"/>
        </w:numPr>
        <w:bidi/>
        <w:spacing w:after="160" w:line="360" w:lineRule="auto"/>
        <w:contextualSpacing/>
        <w:rPr>
          <w:rFonts w:eastAsiaTheme="minorEastAsia" w:cs="B Nazanin"/>
          <w:b/>
          <w:bCs/>
          <w:sz w:val="28"/>
          <w:szCs w:val="28"/>
          <w:rtl/>
          <w:lang w:bidi="fa-IR"/>
        </w:rPr>
      </w:pPr>
      <w:r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آرماتورهای حرارت و جمع شدگی</w:t>
      </w:r>
    </w:p>
    <w:p w14:paraId="56966269" w14:textId="77777777" w:rsidR="00166CB3" w:rsidRDefault="00166CB3" w:rsidP="00166CB3">
      <w:pPr>
        <w:bidi/>
        <w:spacing w:line="360" w:lineRule="auto"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برای این آرماتورها از میلگرد شماره 6 در جهت عمود بر تیرچه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ها از فواصل 25 سانتی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متری استفاده خواهد شد و در جهت موازی تیرچه</w:t>
      </w:r>
      <w:r>
        <w:rPr>
          <w:rFonts w:eastAsiaTheme="minorEastAsia" w:cs="B Nazanin" w:hint="cs"/>
          <w:sz w:val="28"/>
          <w:szCs w:val="28"/>
          <w:rtl/>
          <w:lang w:bidi="fa-IR"/>
        </w:rPr>
        <w:softHyphen/>
        <w:t>ها همان میلگرد در فواصل 50 سانتی متری استفاده خواهد شد.</w:t>
      </w:r>
    </w:p>
    <w:p w14:paraId="624A3946" w14:textId="77777777" w:rsidR="004B6043" w:rsidRPr="0024569E" w:rsidRDefault="004B6043" w:rsidP="004B6043">
      <w:pPr>
        <w:bidi/>
        <w:spacing w:line="276" w:lineRule="auto"/>
        <w:jc w:val="both"/>
        <w:rPr>
          <w:rFonts w:asciiTheme="minorHAnsi" w:eastAsiaTheme="minorEastAsia" w:hAnsiTheme="minorHAnsi" w:cs="B Nazanin"/>
          <w:b/>
          <w:color w:val="0F0F3F" w:themeColor="text1"/>
          <w:sz w:val="36"/>
          <w:szCs w:val="28"/>
          <w:rtl/>
          <w:lang w:bidi="fa-IR"/>
        </w:rPr>
      </w:pPr>
    </w:p>
    <w:p w14:paraId="5484182E" w14:textId="77777777" w:rsidR="00045750" w:rsidRDefault="00045750" w:rsidP="00045750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2CC7E4AB" w14:textId="77777777" w:rsidR="0064686D" w:rsidRDefault="0064686D" w:rsidP="0064686D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0B9C3131" w14:textId="26059B06" w:rsidR="00ED08D8" w:rsidRPr="00D912E3" w:rsidRDefault="00ED08D8" w:rsidP="00D912E3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D912E3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 فونداسیون</w:t>
      </w:r>
    </w:p>
    <w:p w14:paraId="0217D9B4" w14:textId="77777777" w:rsidR="008E69A0" w:rsidRDefault="001D78CE" w:rsidP="004A30F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در ابتدا از نیروهای سازه در ایتبس خروجی گرفته و آنرا به نرم افزار سیف انتقال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دهیم:</w:t>
      </w:r>
    </w:p>
    <w:p w14:paraId="68078B01" w14:textId="777CB574" w:rsidR="004A30FF" w:rsidRDefault="0063503D" w:rsidP="00747295">
      <w:pPr>
        <w:tabs>
          <w:tab w:val="left" w:pos="8692"/>
        </w:tabs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63503D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64A21B3" wp14:editId="120AD6ED">
            <wp:extent cx="4707467" cy="4191000"/>
            <wp:effectExtent l="0" t="0" r="0" b="0"/>
            <wp:docPr id="932" name="Picture 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710754" cy="419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CA38C" w14:textId="77777777" w:rsidR="00747295" w:rsidRDefault="00747295" w:rsidP="00747295">
      <w:pPr>
        <w:tabs>
          <w:tab w:val="left" w:pos="8692"/>
        </w:tabs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انتقال نیروها از ایتبس به سیف</w:t>
      </w:r>
    </w:p>
    <w:p w14:paraId="56CAF7D7" w14:textId="77777777" w:rsidR="00352F2F" w:rsidRDefault="00352F2F" w:rsidP="00747295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4392E5F8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758D4663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47D2485D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92EF020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48BEDB62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5CF31DAF" w14:textId="77777777" w:rsidR="00352F2F" w:rsidRDefault="00352F2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71CD3F4B" w14:textId="77777777" w:rsidR="008B17B7" w:rsidRDefault="008B17B7" w:rsidP="008B17B7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24E1EF1" w14:textId="77777777" w:rsidR="00747295" w:rsidRDefault="00675EFF" w:rsidP="00352F2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در ابتدا مصالح مورد نیاز مانند بتن و میلگرد را تعریف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نمائیم:</w:t>
      </w:r>
    </w:p>
    <w:p w14:paraId="3725E0C5" w14:textId="5164239B" w:rsidR="0002750E" w:rsidRPr="0063503D" w:rsidRDefault="00412DEE" w:rsidP="008372D6">
      <w:pPr>
        <w:tabs>
          <w:tab w:val="left" w:pos="8692"/>
        </w:tabs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412DEE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9B6C8AE" wp14:editId="443D66BF">
            <wp:extent cx="4663844" cy="2956816"/>
            <wp:effectExtent l="0" t="0" r="3810" b="0"/>
            <wp:docPr id="933" name="Picture 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663844" cy="295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CB909" w14:textId="77777777" w:rsidR="00352F2F" w:rsidRPr="001D78CE" w:rsidRDefault="00352F2F" w:rsidP="00352F2F">
      <w:pPr>
        <w:tabs>
          <w:tab w:val="left" w:pos="8692"/>
        </w:tabs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5C37573" w14:textId="77777777" w:rsidR="00ED08D8" w:rsidRDefault="00DF5D74" w:rsidP="00C15130">
      <w:pPr>
        <w:pStyle w:val="ListParagraph"/>
        <w:numPr>
          <w:ilvl w:val="0"/>
          <w:numId w:val="5"/>
        </w:numPr>
        <w:tabs>
          <w:tab w:val="left" w:pos="8692"/>
        </w:tabs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تعریف مقطع فونداسیون</w:t>
      </w:r>
      <w:r w:rsidR="00E06696">
        <w:rPr>
          <w:rFonts w:cs="B Nazanin" w:hint="cs"/>
          <w:b/>
          <w:bCs/>
          <w:sz w:val="36"/>
          <w:szCs w:val="28"/>
          <w:rtl/>
          <w:lang w:bidi="fa-IR"/>
        </w:rPr>
        <w:t xml:space="preserve"> و سختی معادل ستون ها</w:t>
      </w:r>
    </w:p>
    <w:p w14:paraId="567D74D3" w14:textId="6C51C2B3" w:rsidR="00E06696" w:rsidRDefault="00412DEE" w:rsidP="00E06696">
      <w:pPr>
        <w:tabs>
          <w:tab w:val="left" w:pos="8692"/>
        </w:tabs>
        <w:bidi/>
        <w:spacing w:line="360" w:lineRule="auto"/>
        <w:jc w:val="center"/>
        <w:rPr>
          <w:noProof/>
          <w:rtl/>
        </w:rPr>
      </w:pPr>
      <w:r w:rsidRPr="00412DEE">
        <w:rPr>
          <w:noProof/>
          <w:rtl/>
        </w:rPr>
        <w:drawing>
          <wp:inline distT="0" distB="0" distL="0" distR="0" wp14:anchorId="17A72D2A" wp14:editId="037C5989">
            <wp:extent cx="4724809" cy="2682472"/>
            <wp:effectExtent l="0" t="0" r="0" b="3810"/>
            <wp:docPr id="934" name="Picture 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724809" cy="268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79766" w14:textId="77777777" w:rsidR="002B5D1B" w:rsidRPr="00DF5D74" w:rsidRDefault="002B5D1B" w:rsidP="002B5D1B">
      <w:pPr>
        <w:tabs>
          <w:tab w:val="left" w:pos="8692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677E83E" w14:textId="77777777" w:rsidR="001D78CE" w:rsidRPr="00ED08D8" w:rsidRDefault="001D78CE" w:rsidP="004A30FF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27F093A" w14:textId="77777777" w:rsidR="0002750E" w:rsidRDefault="0002750E" w:rsidP="0002750E">
      <w:pPr>
        <w:tabs>
          <w:tab w:val="left" w:pos="8692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E91D48F" w14:textId="77777777" w:rsidR="00E06696" w:rsidRDefault="00D270E6" w:rsidP="00C15130">
      <w:pPr>
        <w:pStyle w:val="ListParagraph"/>
        <w:numPr>
          <w:ilvl w:val="0"/>
          <w:numId w:val="5"/>
        </w:numPr>
        <w:tabs>
          <w:tab w:val="left" w:pos="8692"/>
        </w:tabs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اعمال ضریب فنریت (</w:t>
      </w:r>
      <m:oMath>
        <m:sSub>
          <m:sSubPr>
            <m:ctrlPr>
              <w:rPr>
                <w:rFonts w:ascii="Cambria Math" w:hAnsi="Cambria Math" w:cs="B Nazanin"/>
                <w:b/>
                <w:bCs/>
                <w:i/>
                <w:sz w:val="36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36"/>
                <w:szCs w:val="28"/>
                <w:lang w:bidi="fa-IR"/>
              </w:rPr>
              <m:t>K</m:t>
            </m:r>
          </m:e>
          <m:sub>
            <m:r>
              <w:rPr>
                <w:rFonts w:ascii="Cambria Math" w:hAnsi="Cambria Math" w:cs="B Nazanin"/>
                <w:sz w:val="36"/>
                <w:szCs w:val="28"/>
                <w:lang w:bidi="fa-IR"/>
              </w:rPr>
              <m:t>s</m:t>
            </m:r>
          </m:sub>
        </m:sSub>
      </m:oMath>
      <w:r>
        <w:rPr>
          <w:rFonts w:cs="B Nazanin" w:hint="cs"/>
          <w:b/>
          <w:bCs/>
          <w:sz w:val="36"/>
          <w:szCs w:val="28"/>
          <w:rtl/>
          <w:lang w:bidi="fa-IR"/>
        </w:rPr>
        <w:t>)</w:t>
      </w:r>
    </w:p>
    <w:p w14:paraId="5B94274C" w14:textId="77777777" w:rsidR="00D270E6" w:rsidRDefault="00DA3412" w:rsidP="00CE6A60">
      <w:pPr>
        <w:tabs>
          <w:tab w:val="left" w:pos="8692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4CFB9381" wp14:editId="6A569C85">
            <wp:extent cx="4714875" cy="2657475"/>
            <wp:effectExtent l="0" t="0" r="9525" b="952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47509" w14:textId="47CBB619" w:rsidR="00557105" w:rsidRPr="002D442F" w:rsidRDefault="00540610" w:rsidP="002D442F">
      <w:pPr>
        <w:tabs>
          <w:tab w:val="left" w:pos="8692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540610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6D15B545" wp14:editId="74D81040">
            <wp:extent cx="4092295" cy="4854361"/>
            <wp:effectExtent l="0" t="0" r="3810" b="3810"/>
            <wp:docPr id="935" name="Picture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092295" cy="485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ABFB8" w14:textId="77777777" w:rsidR="00431F7C" w:rsidRDefault="00431F7C" w:rsidP="00C15130">
      <w:pPr>
        <w:pStyle w:val="ListParagraph"/>
        <w:numPr>
          <w:ilvl w:val="0"/>
          <w:numId w:val="5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 xml:space="preserve">ترکیبات بار کنترل نشست و تنش </w:t>
      </w:r>
    </w:p>
    <w:p w14:paraId="2499F3CD" w14:textId="77777777" w:rsidR="00431F7C" w:rsidRDefault="00431F7C" w:rsidP="00431F7C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E4F4A92" wp14:editId="12EC813C">
            <wp:extent cx="6097270" cy="2451100"/>
            <wp:effectExtent l="0" t="0" r="0" b="635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ABFFC" w14:textId="77777777" w:rsidR="00CE3F71" w:rsidRDefault="00CE3F71" w:rsidP="00CE3F71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0140F73" w14:textId="77777777" w:rsidR="00431F7C" w:rsidRDefault="00CE3F71" w:rsidP="00C15130">
      <w:pPr>
        <w:pStyle w:val="ListParagraph"/>
        <w:numPr>
          <w:ilvl w:val="0"/>
          <w:numId w:val="5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پوشش بتنی روی میلگردها به نرم افزار</w:t>
      </w:r>
    </w:p>
    <w:p w14:paraId="3CA16DA5" w14:textId="77777777" w:rsidR="00CE3F71" w:rsidRDefault="00E2647F" w:rsidP="00557105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6268522" wp14:editId="5ECE34E1">
            <wp:extent cx="4533900" cy="4429125"/>
            <wp:effectExtent l="0" t="0" r="0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15A1" w14:textId="77777777" w:rsidR="00E2647F" w:rsidRDefault="00E2647F" w:rsidP="00E2647F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3628E4B" w14:textId="77777777" w:rsidR="00CE3F71" w:rsidRDefault="00CE3F71" w:rsidP="00C15130">
      <w:pPr>
        <w:pStyle w:val="ListParagraph"/>
        <w:numPr>
          <w:ilvl w:val="0"/>
          <w:numId w:val="5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نتایج تحلیل و طراحی سازه</w:t>
      </w:r>
    </w:p>
    <w:p w14:paraId="16F98DB1" w14:textId="77777777" w:rsidR="00300305" w:rsidRPr="00300305" w:rsidRDefault="00300305" w:rsidP="00300305">
      <w:pPr>
        <w:bidi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7EBD8CD9" w14:textId="1F2EBD0D" w:rsidR="00CE3F71" w:rsidRDefault="00CE3F71" w:rsidP="00C15130">
      <w:pPr>
        <w:pStyle w:val="ListParagraph"/>
        <w:numPr>
          <w:ilvl w:val="0"/>
          <w:numId w:val="8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نشست حداکثر پی</w:t>
      </w:r>
    </w:p>
    <w:p w14:paraId="48D160F6" w14:textId="77777777" w:rsidR="00300305" w:rsidRPr="00300305" w:rsidRDefault="00300305" w:rsidP="00300305">
      <w:pPr>
        <w:bidi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23818839" w14:textId="53A6D55A" w:rsidR="00CE3F71" w:rsidRDefault="00540610" w:rsidP="00387B4F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540610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4253C59F" wp14:editId="61436DEA">
            <wp:extent cx="6097270" cy="4296410"/>
            <wp:effectExtent l="0" t="0" r="0" b="8890"/>
            <wp:docPr id="937" name="Picture 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3B7CB" w14:textId="77777777" w:rsidR="00DF7DFE" w:rsidRDefault="00DF7DFE" w:rsidP="00DF7DFE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5BEAC5B" w14:textId="144BDDD7" w:rsidR="00DF7DFE" w:rsidRDefault="00DF7DFE" w:rsidP="00C86226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bookmarkStart w:id="4" w:name="_Hlk70164638"/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نشست مجاز </w:t>
      </w:r>
      <w:r w:rsidRPr="00DF7DFE">
        <w:rPr>
          <w:rFonts w:cs="B Nazanin"/>
          <w:b/>
          <w:bCs/>
          <w:sz w:val="36"/>
          <w:szCs w:val="28"/>
          <w:u w:val="single"/>
          <w:rtl/>
          <w:lang w:bidi="fa-IR"/>
        </w:rPr>
        <w:t>فونداس</w:t>
      </w:r>
      <w:r w:rsidRPr="00DF7DFE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یون</w:t>
      </w:r>
      <w:r w:rsidRPr="00DF7DFE">
        <w:rPr>
          <w:rFonts w:cs="B Nazanin"/>
          <w:b/>
          <w:bCs/>
          <w:sz w:val="36"/>
          <w:szCs w:val="28"/>
          <w:u w:val="single"/>
          <w:rtl/>
          <w:lang w:bidi="fa-IR"/>
        </w:rPr>
        <w:t xml:space="preserve"> ها</w:t>
      </w:r>
      <w:r w:rsidRPr="00DF7DFE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ی</w:t>
      </w:r>
      <w:r w:rsidRPr="00DF7DFE">
        <w:rPr>
          <w:rFonts w:cs="B Nazanin"/>
          <w:b/>
          <w:bCs/>
          <w:sz w:val="36"/>
          <w:szCs w:val="28"/>
          <w:u w:val="single"/>
          <w:rtl/>
          <w:lang w:bidi="fa-IR"/>
        </w:rPr>
        <w:t xml:space="preserve"> </w:t>
      </w:r>
      <w:r w:rsidR="00D004E5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نواری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برابر </w:t>
      </w:r>
      <w:r w:rsidR="00D004E5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5/2</w:t>
      </w:r>
      <w:r w:rsidR="00C86226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سانتیمتر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باشد که برای این پی نشست ماکزیمم </w:t>
      </w:r>
      <w:r w:rsidR="00540610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04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/</w:t>
      </w:r>
      <w:r w:rsidR="00300305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1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سانتیمتر بوده و نشست مجاز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باشد.</w:t>
      </w:r>
    </w:p>
    <w:bookmarkEnd w:id="4"/>
    <w:p w14:paraId="4EE6EF15" w14:textId="637CF6AA" w:rsidR="00DF7DFE" w:rsidRDefault="00DF7DFE" w:rsidP="00183AC8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4C0FB75E" w14:textId="11FA624D" w:rsidR="005C6308" w:rsidRDefault="005C6308" w:rsidP="005C6308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4D99CC95" w14:textId="204A5B34" w:rsidR="005C6308" w:rsidRDefault="005C6308" w:rsidP="005C6308">
      <w:pPr>
        <w:bidi/>
        <w:jc w:val="center"/>
        <w:rPr>
          <w:rFonts w:cs="B Nazanin"/>
          <w:b/>
          <w:bCs/>
          <w:sz w:val="36"/>
          <w:szCs w:val="28"/>
          <w:u w:val="single"/>
          <w:lang w:bidi="fa-IR"/>
        </w:rPr>
      </w:pPr>
    </w:p>
    <w:p w14:paraId="1C4846FA" w14:textId="6BD5C7A4" w:rsidR="005C6308" w:rsidRPr="005C6308" w:rsidRDefault="005C6308" w:rsidP="005C6308">
      <w:pPr>
        <w:bidi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0DF90D32" w14:textId="3FEA57C6" w:rsidR="002E2475" w:rsidRDefault="002E2475" w:rsidP="00BD74CF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713698E" w14:textId="77777777" w:rsidR="005C6308" w:rsidRDefault="005C6308" w:rsidP="005C6308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267BE279" w14:textId="77777777" w:rsidR="00DF7DFE" w:rsidRPr="00DF2647" w:rsidRDefault="00DF2647" w:rsidP="00BD74CF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حداکثر فشار خاک زیر فونداسیون</w:t>
      </w:r>
    </w:p>
    <w:p w14:paraId="79AC1558" w14:textId="77777777" w:rsidR="00DF2647" w:rsidRDefault="00DF2647" w:rsidP="00BD74CF">
      <w:pPr>
        <w:bidi/>
        <w:spacing w:line="360" w:lineRule="auto"/>
        <w:jc w:val="center"/>
        <w:rPr>
          <w:noProof/>
          <w:rtl/>
        </w:rPr>
      </w:pPr>
    </w:p>
    <w:p w14:paraId="1396CAB4" w14:textId="6835031D" w:rsidR="00300305" w:rsidRDefault="009D1049" w:rsidP="00BD74CF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 w:rsidRPr="009D1049">
        <w:rPr>
          <w:rFonts w:cs="B Nazanin"/>
          <w:b/>
          <w:bCs/>
          <w:noProof/>
          <w:sz w:val="36"/>
          <w:szCs w:val="28"/>
          <w:u w:val="single"/>
          <w:rtl/>
          <w:lang w:bidi="fa-IR"/>
        </w:rPr>
        <w:drawing>
          <wp:inline distT="0" distB="0" distL="0" distR="0" wp14:anchorId="54C55F41" wp14:editId="21607DD2">
            <wp:extent cx="6097270" cy="4452620"/>
            <wp:effectExtent l="0" t="0" r="0" b="5080"/>
            <wp:docPr id="938" name="Picture 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B275F" w14:textId="41405FB9" w:rsidR="009D2F2E" w:rsidRDefault="009D2F2E" w:rsidP="00BD74CF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با توجه به صورت پروژه حداکثر تنش مجاز برابر </w:t>
      </w:r>
      <w:r w:rsidR="009D1049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2</w:t>
      </w:r>
      <w:r w:rsidR="00693465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/1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کیلوگرم بر سانتیمتر مربع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 که مشاهده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="00E24237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شود </w:t>
      </w:r>
      <w:r w:rsidR="00C86226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که در همه قسمت</w:t>
      </w:r>
      <w:r w:rsidR="00C86226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="00C86226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ها تنش جوابگوست.</w:t>
      </w:r>
    </w:p>
    <w:p w14:paraId="4A522208" w14:textId="77777777" w:rsidR="00E24237" w:rsidRDefault="00E24237" w:rsidP="00E24237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5B6736EF" w14:textId="452DD8E0" w:rsidR="00C86226" w:rsidRDefault="00C86226" w:rsidP="00C86226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0885F2ED" w14:textId="5DA50FD3" w:rsidR="005C6308" w:rsidRDefault="005C6308" w:rsidP="005C6308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1AF6C54A" w14:textId="21A296FC" w:rsidR="005C6308" w:rsidRDefault="005C6308" w:rsidP="005C6308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5C7495E9" w14:textId="77777777" w:rsidR="005C6308" w:rsidRPr="005C6308" w:rsidRDefault="005C6308" w:rsidP="009D1049">
      <w:pPr>
        <w:bidi/>
        <w:spacing w:line="360" w:lineRule="auto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21B34E6F" w14:textId="77777777" w:rsidR="009D2F2E" w:rsidRDefault="009D2F2E" w:rsidP="00C1513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برش پانچینگ فونداسیون</w:t>
      </w:r>
    </w:p>
    <w:p w14:paraId="76D4C978" w14:textId="77777777" w:rsidR="009D2F2E" w:rsidRDefault="009D2F2E" w:rsidP="009D2F2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9D2F2E">
        <w:rPr>
          <w:rFonts w:cs="B Nazanin" w:hint="cs"/>
          <w:sz w:val="36"/>
          <w:szCs w:val="28"/>
          <w:rtl/>
          <w:lang w:bidi="fa-IR"/>
        </w:rPr>
        <w:t>مهمترین و تعیین کننده ترین کنترل ضخامت فونداسیون برش پانچینگ می</w:t>
      </w:r>
      <w:r w:rsidRPr="009D2F2E">
        <w:rPr>
          <w:rFonts w:cs="B Nazanin"/>
          <w:sz w:val="36"/>
          <w:szCs w:val="28"/>
          <w:rtl/>
          <w:lang w:bidi="fa-IR"/>
        </w:rPr>
        <w:softHyphen/>
      </w:r>
      <w:r w:rsidRPr="009D2F2E">
        <w:rPr>
          <w:rFonts w:cs="B Nazanin" w:hint="cs"/>
          <w:sz w:val="36"/>
          <w:szCs w:val="28"/>
          <w:rtl/>
          <w:lang w:bidi="fa-IR"/>
        </w:rPr>
        <w:t>باشد که بایستی فونداسیون بگونه ای طراحی گردد که نیروهای وارده از طرف ستون ها به فونداسیون کمتر بوده و باعث آسیب دیدن و پانچینگ فونداسیون نگردد.</w:t>
      </w:r>
    </w:p>
    <w:p w14:paraId="698496AE" w14:textId="7411ED13" w:rsidR="009D2F2E" w:rsidRDefault="009D1049" w:rsidP="00E2279D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9D1049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6EC0DE3F" wp14:editId="17AE1ECE">
            <wp:extent cx="5480765" cy="5546272"/>
            <wp:effectExtent l="0" t="0" r="5715" b="0"/>
            <wp:docPr id="939" name="Picture 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491318" cy="5556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58EA5" w14:textId="77777777" w:rsidR="00E2279D" w:rsidRDefault="00E2279D" w:rsidP="00E2279D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مشاهده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شود که فونداسیون در تمامی محل های اتصال ستون به فونداسیون از ظرفیت کافی برخوردار بوده و از نظر برش پانچینگ نیز مناسب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باشد.</w:t>
      </w:r>
    </w:p>
    <w:sectPr w:rsidR="00E2279D" w:rsidSect="00B07A56">
      <w:headerReference w:type="even" r:id="rId166"/>
      <w:headerReference w:type="default" r:id="rId167"/>
      <w:footerReference w:type="even" r:id="rId168"/>
      <w:pgSz w:w="11906" w:h="16838" w:code="9"/>
      <w:pgMar w:top="1152" w:right="1152" w:bottom="720" w:left="1152" w:header="0" w:footer="0" w:gutter="0"/>
      <w:pgNumType w:start="0"/>
      <w:cols w:space="720"/>
      <w:titlePg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5430C" w14:textId="77777777" w:rsidR="00795091" w:rsidRDefault="00795091" w:rsidP="007057F4">
      <w:r>
        <w:separator/>
      </w:r>
    </w:p>
  </w:endnote>
  <w:endnote w:type="continuationSeparator" w:id="0">
    <w:p w14:paraId="24C25C0A" w14:textId="77777777" w:rsidR="00795091" w:rsidRDefault="00795091" w:rsidP="00705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DCBA56" w14:textId="77777777" w:rsidR="00A8480D" w:rsidRDefault="00000000" w:rsidP="007057F4">
    <w:pPr>
      <w:pStyle w:val="Footer"/>
    </w:pPr>
    <w:sdt>
      <w:sdtPr>
        <w:rPr>
          <w:rFonts w:asciiTheme="majorHAnsi" w:eastAsiaTheme="majorEastAsia" w:hAnsiTheme="majorHAnsi" w:cstheme="majorBidi"/>
        </w:rPr>
        <w:id w:val="306900621"/>
        <w:placeholder>
          <w:docPart w:val="13EB85FA01AB4AFA9E6D5B9BB82C06D2"/>
        </w:placeholder>
        <w:temporary/>
        <w:showingPlcHdr/>
      </w:sdtPr>
      <w:sdtContent>
        <w:r w:rsidR="00A8480D">
          <w:t>Title</w:t>
        </w:r>
      </w:sdtContent>
    </w:sdt>
    <w:r w:rsidR="00A8480D">
      <w:rPr>
        <w:rFonts w:asciiTheme="majorHAnsi" w:eastAsiaTheme="majorEastAsia" w:hAnsiTheme="majorHAnsi" w:cstheme="majorBidi"/>
      </w:rPr>
      <w:ptab w:relativeTo="margin" w:alignment="right" w:leader="none"/>
    </w:r>
    <w:r w:rsidR="00A8480D">
      <w:rPr>
        <w:rFonts w:asciiTheme="majorHAnsi" w:eastAsiaTheme="majorEastAsia" w:hAnsiTheme="majorHAnsi" w:cstheme="majorBidi"/>
      </w:rPr>
      <w:t xml:space="preserve">Page </w:t>
    </w:r>
    <w:r w:rsidR="00A8480D">
      <w:fldChar w:fldCharType="begin"/>
    </w:r>
    <w:r w:rsidR="00A8480D">
      <w:instrText xml:space="preserve"> PAGE   \* MERGEFORMAT </w:instrText>
    </w:r>
    <w:r w:rsidR="00A8480D">
      <w:fldChar w:fldCharType="separate"/>
    </w:r>
    <w:r w:rsidR="00A8480D">
      <w:rPr>
        <w:rFonts w:asciiTheme="majorHAnsi" w:eastAsiaTheme="majorEastAsia" w:hAnsiTheme="majorHAnsi" w:cstheme="majorBidi"/>
        <w:noProof/>
      </w:rPr>
      <w:t>4</w:t>
    </w:r>
    <w:r w:rsidR="00A8480D">
      <w:rPr>
        <w:rFonts w:asciiTheme="majorHAnsi" w:eastAsiaTheme="majorEastAsia" w:hAnsiTheme="majorHAnsi" w:cstheme="majorBidi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40A39" w14:textId="77777777" w:rsidR="00795091" w:rsidRDefault="00795091" w:rsidP="007057F4">
      <w:r>
        <w:separator/>
      </w:r>
    </w:p>
  </w:footnote>
  <w:footnote w:type="continuationSeparator" w:id="0">
    <w:p w14:paraId="489D1764" w14:textId="77777777" w:rsidR="00795091" w:rsidRDefault="00795091" w:rsidP="00705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92398" w14:textId="77777777" w:rsidR="00A8480D" w:rsidRDefault="00A8480D" w:rsidP="007057F4">
    <w:pPr>
      <w:pStyle w:val="Header"/>
    </w:pPr>
    <w:r>
      <w:t>Adventure Works Marketing Plan</w:t>
    </w:r>
  </w:p>
  <w:p w14:paraId="386767A5" w14:textId="77777777" w:rsidR="00A8480D" w:rsidRDefault="00A8480D" w:rsidP="007057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311" w:type="dxa"/>
      <w:tblInd w:w="-14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432" w:type="dxa"/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660"/>
    </w:tblGrid>
    <w:tr w:rsidR="00A8480D" w14:paraId="235BD625" w14:textId="77777777" w:rsidTr="007057F4">
      <w:trPr>
        <w:trHeight w:val="1712"/>
      </w:trPr>
      <w:tc>
        <w:tcPr>
          <w:tcW w:w="12311" w:type="dxa"/>
          <w:tcBorders>
            <w:top w:val="nil"/>
            <w:left w:val="nil"/>
            <w:bottom w:val="nil"/>
            <w:right w:val="nil"/>
          </w:tcBorders>
        </w:tcPr>
        <w:p w14:paraId="0262CCEA" w14:textId="77777777" w:rsidR="00A8480D" w:rsidRDefault="00A8480D" w:rsidP="007057F4">
          <w:pPr>
            <w:pStyle w:val="Head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504F6552" wp14:editId="10EEE078">
                    <wp:simplePos x="0" y="0"/>
                    <wp:positionH relativeFrom="column">
                      <wp:posOffset>7118161</wp:posOffset>
                    </wp:positionH>
                    <wp:positionV relativeFrom="paragraph">
                      <wp:posOffset>242518</wp:posOffset>
                    </wp:positionV>
                    <wp:extent cx="778476" cy="298483"/>
                    <wp:effectExtent l="0" t="0" r="0" b="6350"/>
                    <wp:wrapNone/>
                    <wp:docPr id="21" name="Text Box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78476" cy="29848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42B3BE" w14:textId="77777777" w:rsidR="00A8480D" w:rsidRPr="004F2231" w:rsidRDefault="00A8480D" w:rsidP="004F2231">
                                <w:pPr>
                                  <w:rPr>
                                    <w:sz w:val="32"/>
                                  </w:rPr>
                                </w:pPr>
                                <w:r w:rsidRPr="004F2231">
                                  <w:rPr>
                                    <w:sz w:val="32"/>
                                  </w:rPr>
                                  <w:fldChar w:fldCharType="begin"/>
                                </w:r>
                                <w:r w:rsidRPr="004F2231">
                                  <w:rPr>
                                    <w:sz w:val="32"/>
                                  </w:rPr>
                                  <w:instrText xml:space="preserve"> PAGE  \* Arabic  \* MERGEFORMAT </w:instrTex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separate"/>
                                </w:r>
                                <w:r w:rsidR="00F7328D">
                                  <w:rPr>
                                    <w:noProof/>
                                    <w:sz w:val="32"/>
                                  </w:rPr>
                                  <w:t>76</w: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end"/>
                                </w:r>
                              </w:p>
                              <w:p w14:paraId="71F65A16" w14:textId="77777777" w:rsidR="00A8480D" w:rsidRPr="004F2231" w:rsidRDefault="00A8480D" w:rsidP="004F2231">
                                <w:pPr>
                                  <w:rPr>
                                    <w:sz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504F6552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52" type="#_x0000_t202" style="position:absolute;left:0;text-align:left;margin-left:560.5pt;margin-top:19.1pt;width:61.3pt;height:23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" filled="f" stroked="f" strokeweight=".5pt">
                    <v:textbox>
                      <w:txbxContent>
                        <w:p w14:paraId="3842B3BE" w14:textId="77777777" w:rsidR="00A8480D" w:rsidRPr="004F2231" w:rsidRDefault="00A8480D" w:rsidP="004F2231">
                          <w:pPr>
                            <w:rPr>
                              <w:sz w:val="32"/>
                            </w:rPr>
                          </w:pPr>
                          <w:r w:rsidRPr="004F2231">
                            <w:rPr>
                              <w:sz w:val="32"/>
                            </w:rPr>
                            <w:fldChar w:fldCharType="begin"/>
                          </w:r>
                          <w:r w:rsidRPr="004F2231">
                            <w:rPr>
                              <w:sz w:val="32"/>
                            </w:rPr>
                            <w:instrText xml:space="preserve"> PAGE  \* Arabic  \* MERGEFORMAT </w:instrText>
                          </w:r>
                          <w:r w:rsidRPr="004F2231">
                            <w:rPr>
                              <w:sz w:val="32"/>
                            </w:rPr>
                            <w:fldChar w:fldCharType="separate"/>
                          </w:r>
                          <w:r w:rsidR="00F7328D">
                            <w:rPr>
                              <w:noProof/>
                              <w:sz w:val="32"/>
                            </w:rPr>
                            <w:t>76</w:t>
                          </w:r>
                          <w:r w:rsidRPr="004F2231">
                            <w:rPr>
                              <w:sz w:val="32"/>
                            </w:rPr>
                            <w:fldChar w:fldCharType="end"/>
                          </w:r>
                        </w:p>
                        <w:p w14:paraId="71F65A16" w14:textId="77777777" w:rsidR="00A8480D" w:rsidRPr="004F2231" w:rsidRDefault="00A8480D" w:rsidP="004F2231">
                          <w:pPr>
                            <w:rPr>
                              <w:sz w:val="3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inline distT="0" distB="0" distL="0" distR="0" wp14:anchorId="372621BA" wp14:editId="4CE8B702">
                    <wp:extent cx="8035162" cy="1540990"/>
                    <wp:effectExtent l="0" t="0" r="4445" b="2540"/>
                    <wp:docPr id="20" name="Group 20" descr="colored rectangle header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8035162" cy="1540990"/>
                              <a:chOff x="0" y="0"/>
                              <a:chExt cx="7884949" cy="1512570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Graphic 14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96DAC541-7B7A-43D3-8B79-37D633B846F1}">
                                    <asvg:svgBlip xmlns:asvg="http://schemas.microsoft.com/office/drawing/2016/SVG/main" r:embed="rId2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7708"/>
                                <a:ext cx="4250690" cy="9747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6" name="Graphic 16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96DAC541-7B7A-43D3-8B79-37D633B846F1}">
                                    <asvg:svgBlip xmlns:asvg="http://schemas.microsoft.com/office/drawing/2016/SVG/main" r:embed="rId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459891" y="0"/>
                                <a:ext cx="1050290" cy="15125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Graphic 19" descr="gray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extLst>
                                  <a:ext uri="{96DAC541-7B7A-43D3-8B79-37D633B846F1}">
                                    <asvg:svgBlip xmlns:asvg="http://schemas.microsoft.com/office/drawing/2016/SVG/main" r:embed="rId6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24859" y="0"/>
                                <a:ext cx="3260090" cy="8026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inline>
                </w:drawing>
              </mc:Choice>
              <mc:Fallback>
                <w:pict>
                  <v:group w14:anchorId="066AD500" id="Group 20" o:spid="_x0000_s1026" alt="colored rectangle header" style="width:632.7pt;height:121.35pt;mso-position-horizontal-relative:char;mso-position-vertical-relative:line" coordsize="78849,15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Graphic 14" o:spid="_x0000_s1027" type="#_x0000_t75" alt="colored rectangle" style="position:absolute;top:1977;width:42506;height:9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">
                      <v:imagedata r:id="rId7" o:title="colored rectangle"/>
                      <v:path arrowok="t"/>
                    </v:shape>
                    <v:shape id="Graphic 16" o:spid="_x0000_s1028" type="#_x0000_t75" alt="colored rectangle" style="position:absolute;left:34598;width:10503;height:15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">
                      <v:imagedata r:id="rId8" o:title="colored rectangle"/>
                      <v:path arrowok="t"/>
                    </v:shape>
                    <v:shape id="Graphic 19" o:spid="_x0000_s1029" type="#_x0000_t75" alt="gray rectangle" style="position:absolute;left:46248;width:32601;height:8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">
                      <v:imagedata r:id="rId9" o:title="gray rectangle"/>
                      <v:path arrowok="t"/>
                    </v:shape>
                    <w10:anchorlock/>
                  </v:group>
                </w:pict>
              </mc:Fallback>
            </mc:AlternateContent>
          </w:r>
        </w:p>
      </w:tc>
    </w:tr>
  </w:tbl>
  <w:p w14:paraId="15331892" w14:textId="77777777" w:rsidR="00A8480D" w:rsidRDefault="00A8480D" w:rsidP="007057F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2335E"/>
    <w:multiLevelType w:val="hybridMultilevel"/>
    <w:tmpl w:val="A3A688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991F48"/>
    <w:multiLevelType w:val="hybridMultilevel"/>
    <w:tmpl w:val="6C7AE9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1C5200"/>
    <w:multiLevelType w:val="hybridMultilevel"/>
    <w:tmpl w:val="BEA079E4"/>
    <w:lvl w:ilvl="0" w:tplc="20D04942">
      <w:start w:val="4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C90E3F"/>
    <w:multiLevelType w:val="hybridMultilevel"/>
    <w:tmpl w:val="9852EBD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CC15C7"/>
    <w:multiLevelType w:val="hybridMultilevel"/>
    <w:tmpl w:val="03EE290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61109"/>
    <w:multiLevelType w:val="hybridMultilevel"/>
    <w:tmpl w:val="ACCECB9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5E7D63"/>
    <w:multiLevelType w:val="hybridMultilevel"/>
    <w:tmpl w:val="7918F10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52194B"/>
    <w:multiLevelType w:val="hybridMultilevel"/>
    <w:tmpl w:val="B664B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5E7BC9"/>
    <w:multiLevelType w:val="hybridMultilevel"/>
    <w:tmpl w:val="D83C1FC2"/>
    <w:lvl w:ilvl="0" w:tplc="3F68DE9E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3360369"/>
    <w:multiLevelType w:val="hybridMultilevel"/>
    <w:tmpl w:val="80F828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AD5F43"/>
    <w:multiLevelType w:val="hybridMultilevel"/>
    <w:tmpl w:val="556477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DA758B"/>
    <w:multiLevelType w:val="hybridMultilevel"/>
    <w:tmpl w:val="5776AE6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6B57FF"/>
    <w:multiLevelType w:val="hybridMultilevel"/>
    <w:tmpl w:val="2766D5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CB12D9"/>
    <w:multiLevelType w:val="hybridMultilevel"/>
    <w:tmpl w:val="054A6840"/>
    <w:lvl w:ilvl="0" w:tplc="9C7CE0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9C2FE9"/>
    <w:multiLevelType w:val="hybridMultilevel"/>
    <w:tmpl w:val="7ABAA3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1436629048">
    <w:abstractNumId w:val="24"/>
  </w:num>
  <w:num w:numId="2" w16cid:durableId="163402965">
    <w:abstractNumId w:val="16"/>
  </w:num>
  <w:num w:numId="3" w16cid:durableId="94327768">
    <w:abstractNumId w:val="13"/>
  </w:num>
  <w:num w:numId="4" w16cid:durableId="1838810815">
    <w:abstractNumId w:val="7"/>
  </w:num>
  <w:num w:numId="5" w16cid:durableId="389503171">
    <w:abstractNumId w:val="5"/>
  </w:num>
  <w:num w:numId="6" w16cid:durableId="384571243">
    <w:abstractNumId w:val="11"/>
  </w:num>
  <w:num w:numId="7" w16cid:durableId="933896572">
    <w:abstractNumId w:val="6"/>
  </w:num>
  <w:num w:numId="8" w16cid:durableId="609320911">
    <w:abstractNumId w:val="2"/>
  </w:num>
  <w:num w:numId="9" w16cid:durableId="439878432">
    <w:abstractNumId w:val="0"/>
  </w:num>
  <w:num w:numId="10" w16cid:durableId="536282684">
    <w:abstractNumId w:val="19"/>
  </w:num>
  <w:num w:numId="11" w16cid:durableId="1150563722">
    <w:abstractNumId w:val="1"/>
  </w:num>
  <w:num w:numId="12" w16cid:durableId="213195688">
    <w:abstractNumId w:val="20"/>
  </w:num>
  <w:num w:numId="13" w16cid:durableId="1381899428">
    <w:abstractNumId w:val="10"/>
  </w:num>
  <w:num w:numId="14" w16cid:durableId="742533292">
    <w:abstractNumId w:val="9"/>
  </w:num>
  <w:num w:numId="15" w16cid:durableId="633870826">
    <w:abstractNumId w:val="14"/>
  </w:num>
  <w:num w:numId="16" w16cid:durableId="1339387003">
    <w:abstractNumId w:val="17"/>
  </w:num>
  <w:num w:numId="17" w16cid:durableId="139079698">
    <w:abstractNumId w:val="15"/>
  </w:num>
  <w:num w:numId="18" w16cid:durableId="1588035247">
    <w:abstractNumId w:val="23"/>
  </w:num>
  <w:num w:numId="19" w16cid:durableId="1870875445">
    <w:abstractNumId w:val="4"/>
  </w:num>
  <w:num w:numId="20" w16cid:durableId="1092319276">
    <w:abstractNumId w:val="22"/>
  </w:num>
  <w:num w:numId="21" w16cid:durableId="1988123168">
    <w:abstractNumId w:val="8"/>
  </w:num>
  <w:num w:numId="22" w16cid:durableId="999193798">
    <w:abstractNumId w:val="3"/>
  </w:num>
  <w:num w:numId="23" w16cid:durableId="1913930078">
    <w:abstractNumId w:val="18"/>
  </w:num>
  <w:num w:numId="24" w16cid:durableId="2102989649">
    <w:abstractNumId w:val="12"/>
  </w:num>
  <w:num w:numId="25" w16cid:durableId="2976240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7A56"/>
    <w:rsid w:val="00002A7B"/>
    <w:rsid w:val="0001078B"/>
    <w:rsid w:val="0001204E"/>
    <w:rsid w:val="00015CEF"/>
    <w:rsid w:val="000174F2"/>
    <w:rsid w:val="00021623"/>
    <w:rsid w:val="00021B3D"/>
    <w:rsid w:val="0002571E"/>
    <w:rsid w:val="00026487"/>
    <w:rsid w:val="00026BBB"/>
    <w:rsid w:val="0002750E"/>
    <w:rsid w:val="000307F3"/>
    <w:rsid w:val="00030846"/>
    <w:rsid w:val="00033BDA"/>
    <w:rsid w:val="00034040"/>
    <w:rsid w:val="00034887"/>
    <w:rsid w:val="00034A24"/>
    <w:rsid w:val="00040C09"/>
    <w:rsid w:val="000433C1"/>
    <w:rsid w:val="00043ED8"/>
    <w:rsid w:val="00044BDB"/>
    <w:rsid w:val="00045750"/>
    <w:rsid w:val="000462EF"/>
    <w:rsid w:val="000510CB"/>
    <w:rsid w:val="000517E8"/>
    <w:rsid w:val="00053F1F"/>
    <w:rsid w:val="00054A4E"/>
    <w:rsid w:val="00056712"/>
    <w:rsid w:val="00066192"/>
    <w:rsid w:val="00066DA8"/>
    <w:rsid w:val="00067C92"/>
    <w:rsid w:val="00073474"/>
    <w:rsid w:val="00073A27"/>
    <w:rsid w:val="0007733A"/>
    <w:rsid w:val="00081D9D"/>
    <w:rsid w:val="000829F5"/>
    <w:rsid w:val="00082EF8"/>
    <w:rsid w:val="0009262F"/>
    <w:rsid w:val="000934E4"/>
    <w:rsid w:val="00093DB1"/>
    <w:rsid w:val="000A04A8"/>
    <w:rsid w:val="000A7085"/>
    <w:rsid w:val="000B0321"/>
    <w:rsid w:val="000C09EC"/>
    <w:rsid w:val="000C2808"/>
    <w:rsid w:val="000C3B72"/>
    <w:rsid w:val="000C74B3"/>
    <w:rsid w:val="000D12DE"/>
    <w:rsid w:val="000D7557"/>
    <w:rsid w:val="000E4073"/>
    <w:rsid w:val="000E5666"/>
    <w:rsid w:val="000E7480"/>
    <w:rsid w:val="000E777D"/>
    <w:rsid w:val="000F664D"/>
    <w:rsid w:val="001001F6"/>
    <w:rsid w:val="00103451"/>
    <w:rsid w:val="0010524D"/>
    <w:rsid w:val="00114E70"/>
    <w:rsid w:val="00114F49"/>
    <w:rsid w:val="001154E4"/>
    <w:rsid w:val="001156C2"/>
    <w:rsid w:val="00117041"/>
    <w:rsid w:val="00123BEB"/>
    <w:rsid w:val="00127DF3"/>
    <w:rsid w:val="0013069E"/>
    <w:rsid w:val="00131804"/>
    <w:rsid w:val="00136006"/>
    <w:rsid w:val="00140B94"/>
    <w:rsid w:val="00141087"/>
    <w:rsid w:val="00141373"/>
    <w:rsid w:val="001413CC"/>
    <w:rsid w:val="00141EFD"/>
    <w:rsid w:val="00142089"/>
    <w:rsid w:val="00142783"/>
    <w:rsid w:val="00142F89"/>
    <w:rsid w:val="00143281"/>
    <w:rsid w:val="001449EC"/>
    <w:rsid w:val="00144EE6"/>
    <w:rsid w:val="0014550C"/>
    <w:rsid w:val="00145538"/>
    <w:rsid w:val="00146C2B"/>
    <w:rsid w:val="00146CD2"/>
    <w:rsid w:val="00147FAD"/>
    <w:rsid w:val="00152379"/>
    <w:rsid w:val="00153F01"/>
    <w:rsid w:val="00154C9C"/>
    <w:rsid w:val="0015552D"/>
    <w:rsid w:val="00156568"/>
    <w:rsid w:val="00157CA2"/>
    <w:rsid w:val="00160643"/>
    <w:rsid w:val="00161EDD"/>
    <w:rsid w:val="00163E51"/>
    <w:rsid w:val="00166CB3"/>
    <w:rsid w:val="001670A7"/>
    <w:rsid w:val="00171307"/>
    <w:rsid w:val="00175BA0"/>
    <w:rsid w:val="001773BF"/>
    <w:rsid w:val="0017754E"/>
    <w:rsid w:val="00183AC8"/>
    <w:rsid w:val="00185764"/>
    <w:rsid w:val="00190780"/>
    <w:rsid w:val="00192BD6"/>
    <w:rsid w:val="00194DB0"/>
    <w:rsid w:val="00195012"/>
    <w:rsid w:val="00195E12"/>
    <w:rsid w:val="001973B5"/>
    <w:rsid w:val="001A07DA"/>
    <w:rsid w:val="001A4EE8"/>
    <w:rsid w:val="001B1253"/>
    <w:rsid w:val="001B361F"/>
    <w:rsid w:val="001B44C4"/>
    <w:rsid w:val="001B639A"/>
    <w:rsid w:val="001C0FD0"/>
    <w:rsid w:val="001C34C4"/>
    <w:rsid w:val="001C704D"/>
    <w:rsid w:val="001D01D5"/>
    <w:rsid w:val="001D1394"/>
    <w:rsid w:val="001D1830"/>
    <w:rsid w:val="001D2B07"/>
    <w:rsid w:val="001D36EB"/>
    <w:rsid w:val="001D5587"/>
    <w:rsid w:val="001D78CE"/>
    <w:rsid w:val="001E3B18"/>
    <w:rsid w:val="001E3C81"/>
    <w:rsid w:val="001E47FF"/>
    <w:rsid w:val="001E5D8F"/>
    <w:rsid w:val="001E7E69"/>
    <w:rsid w:val="001F030A"/>
    <w:rsid w:val="001F0AF0"/>
    <w:rsid w:val="001F1F6B"/>
    <w:rsid w:val="001F4CA3"/>
    <w:rsid w:val="001F76C8"/>
    <w:rsid w:val="00203D43"/>
    <w:rsid w:val="00212695"/>
    <w:rsid w:val="00214FB5"/>
    <w:rsid w:val="002178B9"/>
    <w:rsid w:val="002179D0"/>
    <w:rsid w:val="00222159"/>
    <w:rsid w:val="00223742"/>
    <w:rsid w:val="002254AD"/>
    <w:rsid w:val="0022704B"/>
    <w:rsid w:val="00227C30"/>
    <w:rsid w:val="00231D30"/>
    <w:rsid w:val="0023425D"/>
    <w:rsid w:val="002410E8"/>
    <w:rsid w:val="00241647"/>
    <w:rsid w:val="002437D7"/>
    <w:rsid w:val="00244B12"/>
    <w:rsid w:val="0024569E"/>
    <w:rsid w:val="002463C1"/>
    <w:rsid w:val="00252272"/>
    <w:rsid w:val="00254391"/>
    <w:rsid w:val="00255406"/>
    <w:rsid w:val="00260DE6"/>
    <w:rsid w:val="002660E5"/>
    <w:rsid w:val="00267C04"/>
    <w:rsid w:val="0027281D"/>
    <w:rsid w:val="002731BD"/>
    <w:rsid w:val="0027367A"/>
    <w:rsid w:val="00273D52"/>
    <w:rsid w:val="00274ABE"/>
    <w:rsid w:val="002759FE"/>
    <w:rsid w:val="00275D7D"/>
    <w:rsid w:val="00277116"/>
    <w:rsid w:val="00277532"/>
    <w:rsid w:val="00280C7C"/>
    <w:rsid w:val="00282A49"/>
    <w:rsid w:val="00285753"/>
    <w:rsid w:val="00285A9A"/>
    <w:rsid w:val="002901BF"/>
    <w:rsid w:val="00291712"/>
    <w:rsid w:val="00294833"/>
    <w:rsid w:val="002A20F9"/>
    <w:rsid w:val="002A3602"/>
    <w:rsid w:val="002A36C1"/>
    <w:rsid w:val="002A55B7"/>
    <w:rsid w:val="002A5E56"/>
    <w:rsid w:val="002B07AB"/>
    <w:rsid w:val="002B2791"/>
    <w:rsid w:val="002B423F"/>
    <w:rsid w:val="002B425E"/>
    <w:rsid w:val="002B5D1B"/>
    <w:rsid w:val="002C136D"/>
    <w:rsid w:val="002C2507"/>
    <w:rsid w:val="002C3D6B"/>
    <w:rsid w:val="002C5D7C"/>
    <w:rsid w:val="002D137D"/>
    <w:rsid w:val="002D23CA"/>
    <w:rsid w:val="002D269A"/>
    <w:rsid w:val="002D442F"/>
    <w:rsid w:val="002D4479"/>
    <w:rsid w:val="002D4A47"/>
    <w:rsid w:val="002E0194"/>
    <w:rsid w:val="002E0BB5"/>
    <w:rsid w:val="002E2475"/>
    <w:rsid w:val="002E5BBA"/>
    <w:rsid w:val="002E654F"/>
    <w:rsid w:val="002E6BE7"/>
    <w:rsid w:val="002E7EF5"/>
    <w:rsid w:val="002F08BD"/>
    <w:rsid w:val="002F1C24"/>
    <w:rsid w:val="002F4ED5"/>
    <w:rsid w:val="002F55CD"/>
    <w:rsid w:val="002F6BF4"/>
    <w:rsid w:val="002F7C5F"/>
    <w:rsid w:val="00300305"/>
    <w:rsid w:val="00302D1E"/>
    <w:rsid w:val="00303E45"/>
    <w:rsid w:val="00303EF8"/>
    <w:rsid w:val="00305A63"/>
    <w:rsid w:val="00307789"/>
    <w:rsid w:val="00310111"/>
    <w:rsid w:val="00310E8B"/>
    <w:rsid w:val="00312AE6"/>
    <w:rsid w:val="00314A5E"/>
    <w:rsid w:val="003179F2"/>
    <w:rsid w:val="0032007E"/>
    <w:rsid w:val="00321363"/>
    <w:rsid w:val="003216D3"/>
    <w:rsid w:val="00323CF6"/>
    <w:rsid w:val="003319D5"/>
    <w:rsid w:val="00334912"/>
    <w:rsid w:val="00334A6E"/>
    <w:rsid w:val="0034690E"/>
    <w:rsid w:val="00352F2F"/>
    <w:rsid w:val="003542D3"/>
    <w:rsid w:val="0035503A"/>
    <w:rsid w:val="003559B5"/>
    <w:rsid w:val="00355ABD"/>
    <w:rsid w:val="0035712B"/>
    <w:rsid w:val="00360C87"/>
    <w:rsid w:val="00361CCC"/>
    <w:rsid w:val="003620E2"/>
    <w:rsid w:val="00362232"/>
    <w:rsid w:val="003701AA"/>
    <w:rsid w:val="0037039D"/>
    <w:rsid w:val="00370861"/>
    <w:rsid w:val="00372DB7"/>
    <w:rsid w:val="00377459"/>
    <w:rsid w:val="00382A20"/>
    <w:rsid w:val="0038362C"/>
    <w:rsid w:val="003878AC"/>
    <w:rsid w:val="00387B4F"/>
    <w:rsid w:val="00390D2B"/>
    <w:rsid w:val="00391FF6"/>
    <w:rsid w:val="003A260B"/>
    <w:rsid w:val="003A2FB1"/>
    <w:rsid w:val="003A3A06"/>
    <w:rsid w:val="003A529F"/>
    <w:rsid w:val="003A662F"/>
    <w:rsid w:val="003A69F0"/>
    <w:rsid w:val="003B6F97"/>
    <w:rsid w:val="003D02FF"/>
    <w:rsid w:val="003D0EEE"/>
    <w:rsid w:val="003D3316"/>
    <w:rsid w:val="003D4D97"/>
    <w:rsid w:val="003D6365"/>
    <w:rsid w:val="003E16CA"/>
    <w:rsid w:val="003E2B02"/>
    <w:rsid w:val="003E4B87"/>
    <w:rsid w:val="003E6820"/>
    <w:rsid w:val="003F5051"/>
    <w:rsid w:val="004008FB"/>
    <w:rsid w:val="004013DC"/>
    <w:rsid w:val="0040464B"/>
    <w:rsid w:val="00406D47"/>
    <w:rsid w:val="00412DEE"/>
    <w:rsid w:val="00414C00"/>
    <w:rsid w:val="00415A8D"/>
    <w:rsid w:val="004204F3"/>
    <w:rsid w:val="00420DF5"/>
    <w:rsid w:val="00420E58"/>
    <w:rsid w:val="00424C5F"/>
    <w:rsid w:val="00425AB3"/>
    <w:rsid w:val="00425B36"/>
    <w:rsid w:val="00431F7C"/>
    <w:rsid w:val="004371B6"/>
    <w:rsid w:val="00437913"/>
    <w:rsid w:val="004424F7"/>
    <w:rsid w:val="00444C7B"/>
    <w:rsid w:val="00453320"/>
    <w:rsid w:val="00463BF9"/>
    <w:rsid w:val="00463D17"/>
    <w:rsid w:val="00465398"/>
    <w:rsid w:val="00465622"/>
    <w:rsid w:val="00467710"/>
    <w:rsid w:val="004679E2"/>
    <w:rsid w:val="00470425"/>
    <w:rsid w:val="004711D5"/>
    <w:rsid w:val="0047144E"/>
    <w:rsid w:val="00471601"/>
    <w:rsid w:val="00477FFC"/>
    <w:rsid w:val="0048052F"/>
    <w:rsid w:val="004809E5"/>
    <w:rsid w:val="00482482"/>
    <w:rsid w:val="00484BA3"/>
    <w:rsid w:val="0048718B"/>
    <w:rsid w:val="00490E6E"/>
    <w:rsid w:val="0049185C"/>
    <w:rsid w:val="004940C7"/>
    <w:rsid w:val="004941F6"/>
    <w:rsid w:val="004949DE"/>
    <w:rsid w:val="004A136D"/>
    <w:rsid w:val="004A1595"/>
    <w:rsid w:val="004A1D08"/>
    <w:rsid w:val="004A2D62"/>
    <w:rsid w:val="004A30FF"/>
    <w:rsid w:val="004A52F4"/>
    <w:rsid w:val="004A550F"/>
    <w:rsid w:val="004A7C33"/>
    <w:rsid w:val="004B2C9B"/>
    <w:rsid w:val="004B4622"/>
    <w:rsid w:val="004B6043"/>
    <w:rsid w:val="004B6EE8"/>
    <w:rsid w:val="004B705B"/>
    <w:rsid w:val="004B7639"/>
    <w:rsid w:val="004B7AAD"/>
    <w:rsid w:val="004C6169"/>
    <w:rsid w:val="004C7293"/>
    <w:rsid w:val="004D3E0C"/>
    <w:rsid w:val="004D40AF"/>
    <w:rsid w:val="004E2231"/>
    <w:rsid w:val="004E28D2"/>
    <w:rsid w:val="004E49B6"/>
    <w:rsid w:val="004E527A"/>
    <w:rsid w:val="004E7E8F"/>
    <w:rsid w:val="004F2231"/>
    <w:rsid w:val="004F5192"/>
    <w:rsid w:val="004F79F9"/>
    <w:rsid w:val="004F7BCD"/>
    <w:rsid w:val="00501067"/>
    <w:rsid w:val="005011DC"/>
    <w:rsid w:val="00505130"/>
    <w:rsid w:val="005064BC"/>
    <w:rsid w:val="0050722E"/>
    <w:rsid w:val="005112D1"/>
    <w:rsid w:val="00511F23"/>
    <w:rsid w:val="00512CA3"/>
    <w:rsid w:val="00513CFB"/>
    <w:rsid w:val="00515EE4"/>
    <w:rsid w:val="00523126"/>
    <w:rsid w:val="00523727"/>
    <w:rsid w:val="00523C13"/>
    <w:rsid w:val="00523CE2"/>
    <w:rsid w:val="0052481C"/>
    <w:rsid w:val="00524AB1"/>
    <w:rsid w:val="00526721"/>
    <w:rsid w:val="00527610"/>
    <w:rsid w:val="00530945"/>
    <w:rsid w:val="00532043"/>
    <w:rsid w:val="00532173"/>
    <w:rsid w:val="00532DB3"/>
    <w:rsid w:val="00534F53"/>
    <w:rsid w:val="00537974"/>
    <w:rsid w:val="00540610"/>
    <w:rsid w:val="005419B9"/>
    <w:rsid w:val="00542384"/>
    <w:rsid w:val="00543D5A"/>
    <w:rsid w:val="005448BE"/>
    <w:rsid w:val="0055035B"/>
    <w:rsid w:val="005504EC"/>
    <w:rsid w:val="0055364E"/>
    <w:rsid w:val="00557105"/>
    <w:rsid w:val="005578A0"/>
    <w:rsid w:val="0056200C"/>
    <w:rsid w:val="00563ECF"/>
    <w:rsid w:val="0056781C"/>
    <w:rsid w:val="00567D57"/>
    <w:rsid w:val="005712B9"/>
    <w:rsid w:val="00571B9C"/>
    <w:rsid w:val="00571EAA"/>
    <w:rsid w:val="0057384C"/>
    <w:rsid w:val="005758F7"/>
    <w:rsid w:val="00575B3A"/>
    <w:rsid w:val="00581290"/>
    <w:rsid w:val="0058351D"/>
    <w:rsid w:val="00585EA1"/>
    <w:rsid w:val="0059354D"/>
    <w:rsid w:val="005941D3"/>
    <w:rsid w:val="005958F7"/>
    <w:rsid w:val="00597B38"/>
    <w:rsid w:val="005A166B"/>
    <w:rsid w:val="005A7DC3"/>
    <w:rsid w:val="005B1202"/>
    <w:rsid w:val="005B14B4"/>
    <w:rsid w:val="005B2964"/>
    <w:rsid w:val="005B48E1"/>
    <w:rsid w:val="005C1116"/>
    <w:rsid w:val="005C17E8"/>
    <w:rsid w:val="005C1911"/>
    <w:rsid w:val="005C3643"/>
    <w:rsid w:val="005C4C1F"/>
    <w:rsid w:val="005C53C1"/>
    <w:rsid w:val="005C6308"/>
    <w:rsid w:val="005D0D01"/>
    <w:rsid w:val="005D4B59"/>
    <w:rsid w:val="005E0230"/>
    <w:rsid w:val="005E7798"/>
    <w:rsid w:val="005F59AF"/>
    <w:rsid w:val="005F7437"/>
    <w:rsid w:val="00601223"/>
    <w:rsid w:val="00601730"/>
    <w:rsid w:val="00612B20"/>
    <w:rsid w:val="00612C3A"/>
    <w:rsid w:val="006149E0"/>
    <w:rsid w:val="00614D39"/>
    <w:rsid w:val="00622597"/>
    <w:rsid w:val="0062260F"/>
    <w:rsid w:val="00624CCD"/>
    <w:rsid w:val="00625F2B"/>
    <w:rsid w:val="006267F6"/>
    <w:rsid w:val="00632154"/>
    <w:rsid w:val="0063219C"/>
    <w:rsid w:val="00632230"/>
    <w:rsid w:val="0063503D"/>
    <w:rsid w:val="00635341"/>
    <w:rsid w:val="00642881"/>
    <w:rsid w:val="00643A3F"/>
    <w:rsid w:val="0064686D"/>
    <w:rsid w:val="0065103D"/>
    <w:rsid w:val="0065154A"/>
    <w:rsid w:val="006542E2"/>
    <w:rsid w:val="006573DD"/>
    <w:rsid w:val="00661E48"/>
    <w:rsid w:val="00661E9C"/>
    <w:rsid w:val="0067069E"/>
    <w:rsid w:val="006718B9"/>
    <w:rsid w:val="00674793"/>
    <w:rsid w:val="00674FE4"/>
    <w:rsid w:val="006757C6"/>
    <w:rsid w:val="00675D99"/>
    <w:rsid w:val="00675EFF"/>
    <w:rsid w:val="006812E0"/>
    <w:rsid w:val="0068500D"/>
    <w:rsid w:val="00693465"/>
    <w:rsid w:val="00694E83"/>
    <w:rsid w:val="006978D4"/>
    <w:rsid w:val="00697F4C"/>
    <w:rsid w:val="006A0850"/>
    <w:rsid w:val="006A1E63"/>
    <w:rsid w:val="006A1ED9"/>
    <w:rsid w:val="006A74CC"/>
    <w:rsid w:val="006B2B1A"/>
    <w:rsid w:val="006B317F"/>
    <w:rsid w:val="006B43A0"/>
    <w:rsid w:val="006B4493"/>
    <w:rsid w:val="006B4B8D"/>
    <w:rsid w:val="006B5949"/>
    <w:rsid w:val="006B7DFB"/>
    <w:rsid w:val="006C078D"/>
    <w:rsid w:val="006C4EB8"/>
    <w:rsid w:val="006C5073"/>
    <w:rsid w:val="006C5302"/>
    <w:rsid w:val="006C57D5"/>
    <w:rsid w:val="006C6FB5"/>
    <w:rsid w:val="006C7227"/>
    <w:rsid w:val="006C7464"/>
    <w:rsid w:val="006C779B"/>
    <w:rsid w:val="006D119E"/>
    <w:rsid w:val="006D6C67"/>
    <w:rsid w:val="006E177F"/>
    <w:rsid w:val="006E228B"/>
    <w:rsid w:val="006E2461"/>
    <w:rsid w:val="006E3679"/>
    <w:rsid w:val="006F26F1"/>
    <w:rsid w:val="006F32DB"/>
    <w:rsid w:val="006F3740"/>
    <w:rsid w:val="006F3DAB"/>
    <w:rsid w:val="006F50CF"/>
    <w:rsid w:val="006F679B"/>
    <w:rsid w:val="006F74C6"/>
    <w:rsid w:val="00700EBA"/>
    <w:rsid w:val="00703F06"/>
    <w:rsid w:val="00703F78"/>
    <w:rsid w:val="00705239"/>
    <w:rsid w:val="007057F4"/>
    <w:rsid w:val="00705EEE"/>
    <w:rsid w:val="00710522"/>
    <w:rsid w:val="00713572"/>
    <w:rsid w:val="0071469B"/>
    <w:rsid w:val="00716416"/>
    <w:rsid w:val="00716517"/>
    <w:rsid w:val="007235A2"/>
    <w:rsid w:val="00730E58"/>
    <w:rsid w:val="00733727"/>
    <w:rsid w:val="007417B3"/>
    <w:rsid w:val="00741BF7"/>
    <w:rsid w:val="00742102"/>
    <w:rsid w:val="00742363"/>
    <w:rsid w:val="007447DB"/>
    <w:rsid w:val="00747295"/>
    <w:rsid w:val="00747FDC"/>
    <w:rsid w:val="00750AC4"/>
    <w:rsid w:val="00755FED"/>
    <w:rsid w:val="0075798C"/>
    <w:rsid w:val="00762B40"/>
    <w:rsid w:val="00763680"/>
    <w:rsid w:val="00766371"/>
    <w:rsid w:val="00766D39"/>
    <w:rsid w:val="00766F27"/>
    <w:rsid w:val="00770D1C"/>
    <w:rsid w:val="007713C0"/>
    <w:rsid w:val="0077250E"/>
    <w:rsid w:val="00772913"/>
    <w:rsid w:val="00773759"/>
    <w:rsid w:val="00773B66"/>
    <w:rsid w:val="00774F0E"/>
    <w:rsid w:val="007752C6"/>
    <w:rsid w:val="00781AEB"/>
    <w:rsid w:val="00781EF0"/>
    <w:rsid w:val="00784571"/>
    <w:rsid w:val="007861F1"/>
    <w:rsid w:val="00795091"/>
    <w:rsid w:val="00797AFE"/>
    <w:rsid w:val="00797E7A"/>
    <w:rsid w:val="007A1D12"/>
    <w:rsid w:val="007A3FF8"/>
    <w:rsid w:val="007A46DB"/>
    <w:rsid w:val="007A54C9"/>
    <w:rsid w:val="007B6302"/>
    <w:rsid w:val="007B6C2B"/>
    <w:rsid w:val="007B6F99"/>
    <w:rsid w:val="007C2F1E"/>
    <w:rsid w:val="007C7473"/>
    <w:rsid w:val="007D0A5E"/>
    <w:rsid w:val="007D0B0D"/>
    <w:rsid w:val="007D17A4"/>
    <w:rsid w:val="007D26F1"/>
    <w:rsid w:val="007E1224"/>
    <w:rsid w:val="007E5499"/>
    <w:rsid w:val="007E7747"/>
    <w:rsid w:val="007F039B"/>
    <w:rsid w:val="007F0E25"/>
    <w:rsid w:val="007F302C"/>
    <w:rsid w:val="007F5E77"/>
    <w:rsid w:val="007F692F"/>
    <w:rsid w:val="00805F0C"/>
    <w:rsid w:val="0080655E"/>
    <w:rsid w:val="008068E7"/>
    <w:rsid w:val="00815270"/>
    <w:rsid w:val="008253A5"/>
    <w:rsid w:val="00826489"/>
    <w:rsid w:val="00827ED3"/>
    <w:rsid w:val="0083586C"/>
    <w:rsid w:val="00835E40"/>
    <w:rsid w:val="008372D6"/>
    <w:rsid w:val="008374B7"/>
    <w:rsid w:val="008417CE"/>
    <w:rsid w:val="0084277E"/>
    <w:rsid w:val="008514FA"/>
    <w:rsid w:val="00853874"/>
    <w:rsid w:val="0085574C"/>
    <w:rsid w:val="00856547"/>
    <w:rsid w:val="00857372"/>
    <w:rsid w:val="00864A55"/>
    <w:rsid w:val="008675D8"/>
    <w:rsid w:val="0086766D"/>
    <w:rsid w:val="00870547"/>
    <w:rsid w:val="00872193"/>
    <w:rsid w:val="008729AF"/>
    <w:rsid w:val="00877AFC"/>
    <w:rsid w:val="00881534"/>
    <w:rsid w:val="008852CC"/>
    <w:rsid w:val="0088587C"/>
    <w:rsid w:val="00890290"/>
    <w:rsid w:val="008923B6"/>
    <w:rsid w:val="00896744"/>
    <w:rsid w:val="008974B8"/>
    <w:rsid w:val="008A0395"/>
    <w:rsid w:val="008A3C95"/>
    <w:rsid w:val="008A5541"/>
    <w:rsid w:val="008A6177"/>
    <w:rsid w:val="008A6E9D"/>
    <w:rsid w:val="008A6F1B"/>
    <w:rsid w:val="008B05FC"/>
    <w:rsid w:val="008B17B7"/>
    <w:rsid w:val="008B661C"/>
    <w:rsid w:val="008B6A33"/>
    <w:rsid w:val="008C083E"/>
    <w:rsid w:val="008C17D3"/>
    <w:rsid w:val="008C1B39"/>
    <w:rsid w:val="008C386D"/>
    <w:rsid w:val="008C5106"/>
    <w:rsid w:val="008D02C8"/>
    <w:rsid w:val="008D1586"/>
    <w:rsid w:val="008D4C4C"/>
    <w:rsid w:val="008D5829"/>
    <w:rsid w:val="008E06D3"/>
    <w:rsid w:val="008E34DA"/>
    <w:rsid w:val="008E69A0"/>
    <w:rsid w:val="008F51E1"/>
    <w:rsid w:val="008F6039"/>
    <w:rsid w:val="009006EE"/>
    <w:rsid w:val="009019D5"/>
    <w:rsid w:val="00910941"/>
    <w:rsid w:val="00910D6B"/>
    <w:rsid w:val="009110E7"/>
    <w:rsid w:val="009113A4"/>
    <w:rsid w:val="00915A37"/>
    <w:rsid w:val="00920662"/>
    <w:rsid w:val="009215B6"/>
    <w:rsid w:val="00921BBA"/>
    <w:rsid w:val="00922496"/>
    <w:rsid w:val="00924C63"/>
    <w:rsid w:val="009271B2"/>
    <w:rsid w:val="00930801"/>
    <w:rsid w:val="009318A7"/>
    <w:rsid w:val="009319E0"/>
    <w:rsid w:val="0093359F"/>
    <w:rsid w:val="00940F4B"/>
    <w:rsid w:val="00943200"/>
    <w:rsid w:val="009433D1"/>
    <w:rsid w:val="0094360A"/>
    <w:rsid w:val="009444D7"/>
    <w:rsid w:val="00945573"/>
    <w:rsid w:val="00945CEA"/>
    <w:rsid w:val="00946F55"/>
    <w:rsid w:val="009503A3"/>
    <w:rsid w:val="009526C7"/>
    <w:rsid w:val="00952CED"/>
    <w:rsid w:val="00954196"/>
    <w:rsid w:val="00954B12"/>
    <w:rsid w:val="009577D9"/>
    <w:rsid w:val="00965BD5"/>
    <w:rsid w:val="0098047A"/>
    <w:rsid w:val="00984DFD"/>
    <w:rsid w:val="009850A9"/>
    <w:rsid w:val="00986E3B"/>
    <w:rsid w:val="009871D8"/>
    <w:rsid w:val="009875C8"/>
    <w:rsid w:val="00991CBB"/>
    <w:rsid w:val="00991D08"/>
    <w:rsid w:val="00991E81"/>
    <w:rsid w:val="00992FA9"/>
    <w:rsid w:val="009932DA"/>
    <w:rsid w:val="00996950"/>
    <w:rsid w:val="00996E38"/>
    <w:rsid w:val="00997224"/>
    <w:rsid w:val="009A3D6E"/>
    <w:rsid w:val="009A5A64"/>
    <w:rsid w:val="009B18AD"/>
    <w:rsid w:val="009B428C"/>
    <w:rsid w:val="009B46B5"/>
    <w:rsid w:val="009C0554"/>
    <w:rsid w:val="009C2C68"/>
    <w:rsid w:val="009C4230"/>
    <w:rsid w:val="009C63B5"/>
    <w:rsid w:val="009C6C5C"/>
    <w:rsid w:val="009D1049"/>
    <w:rsid w:val="009D2F2E"/>
    <w:rsid w:val="009D76C5"/>
    <w:rsid w:val="009E1ECE"/>
    <w:rsid w:val="009E550D"/>
    <w:rsid w:val="009E55C1"/>
    <w:rsid w:val="009F014D"/>
    <w:rsid w:val="009F7497"/>
    <w:rsid w:val="00A00089"/>
    <w:rsid w:val="00A0084C"/>
    <w:rsid w:val="00A00DDD"/>
    <w:rsid w:val="00A02BBF"/>
    <w:rsid w:val="00A02DA6"/>
    <w:rsid w:val="00A0775D"/>
    <w:rsid w:val="00A1020D"/>
    <w:rsid w:val="00A1099B"/>
    <w:rsid w:val="00A114E6"/>
    <w:rsid w:val="00A11FF8"/>
    <w:rsid w:val="00A126AD"/>
    <w:rsid w:val="00A12FB6"/>
    <w:rsid w:val="00A21399"/>
    <w:rsid w:val="00A222D7"/>
    <w:rsid w:val="00A25898"/>
    <w:rsid w:val="00A277D2"/>
    <w:rsid w:val="00A27F1B"/>
    <w:rsid w:val="00A304AE"/>
    <w:rsid w:val="00A34102"/>
    <w:rsid w:val="00A349AA"/>
    <w:rsid w:val="00A35D7E"/>
    <w:rsid w:val="00A43AEB"/>
    <w:rsid w:val="00A4441B"/>
    <w:rsid w:val="00A44931"/>
    <w:rsid w:val="00A4512E"/>
    <w:rsid w:val="00A46A03"/>
    <w:rsid w:val="00A46C96"/>
    <w:rsid w:val="00A54B68"/>
    <w:rsid w:val="00A62826"/>
    <w:rsid w:val="00A63909"/>
    <w:rsid w:val="00A63DE6"/>
    <w:rsid w:val="00A67BF2"/>
    <w:rsid w:val="00A70311"/>
    <w:rsid w:val="00A70F0E"/>
    <w:rsid w:val="00A7311D"/>
    <w:rsid w:val="00A817CD"/>
    <w:rsid w:val="00A847B7"/>
    <w:rsid w:val="00A8480D"/>
    <w:rsid w:val="00A84C69"/>
    <w:rsid w:val="00A85537"/>
    <w:rsid w:val="00A8644A"/>
    <w:rsid w:val="00A8697B"/>
    <w:rsid w:val="00A90342"/>
    <w:rsid w:val="00A92B7D"/>
    <w:rsid w:val="00A9464D"/>
    <w:rsid w:val="00A9528E"/>
    <w:rsid w:val="00A953D2"/>
    <w:rsid w:val="00A97AB5"/>
    <w:rsid w:val="00AA016D"/>
    <w:rsid w:val="00AA28B3"/>
    <w:rsid w:val="00AA42AC"/>
    <w:rsid w:val="00AA4989"/>
    <w:rsid w:val="00AA5D94"/>
    <w:rsid w:val="00AB3BCB"/>
    <w:rsid w:val="00AB6629"/>
    <w:rsid w:val="00AC0BB1"/>
    <w:rsid w:val="00AC2A78"/>
    <w:rsid w:val="00AC528C"/>
    <w:rsid w:val="00AC5B64"/>
    <w:rsid w:val="00AC7797"/>
    <w:rsid w:val="00AD2C79"/>
    <w:rsid w:val="00AD2CBE"/>
    <w:rsid w:val="00AD3890"/>
    <w:rsid w:val="00AD4A1D"/>
    <w:rsid w:val="00AE3773"/>
    <w:rsid w:val="00AE53A8"/>
    <w:rsid w:val="00AE7B87"/>
    <w:rsid w:val="00AF056E"/>
    <w:rsid w:val="00AF4BFD"/>
    <w:rsid w:val="00B003F8"/>
    <w:rsid w:val="00B00AE1"/>
    <w:rsid w:val="00B00CF7"/>
    <w:rsid w:val="00B061AF"/>
    <w:rsid w:val="00B0688D"/>
    <w:rsid w:val="00B073D0"/>
    <w:rsid w:val="00B074E9"/>
    <w:rsid w:val="00B07A56"/>
    <w:rsid w:val="00B1057F"/>
    <w:rsid w:val="00B10633"/>
    <w:rsid w:val="00B10FFF"/>
    <w:rsid w:val="00B1333C"/>
    <w:rsid w:val="00B162C5"/>
    <w:rsid w:val="00B179C5"/>
    <w:rsid w:val="00B21C07"/>
    <w:rsid w:val="00B21EE6"/>
    <w:rsid w:val="00B24407"/>
    <w:rsid w:val="00B26DFA"/>
    <w:rsid w:val="00B307C5"/>
    <w:rsid w:val="00B309C0"/>
    <w:rsid w:val="00B3536F"/>
    <w:rsid w:val="00B40525"/>
    <w:rsid w:val="00B41D82"/>
    <w:rsid w:val="00B44D01"/>
    <w:rsid w:val="00B46159"/>
    <w:rsid w:val="00B508FC"/>
    <w:rsid w:val="00B5171C"/>
    <w:rsid w:val="00B55032"/>
    <w:rsid w:val="00B552D8"/>
    <w:rsid w:val="00B57A93"/>
    <w:rsid w:val="00B64409"/>
    <w:rsid w:val="00B67E13"/>
    <w:rsid w:val="00B70ECF"/>
    <w:rsid w:val="00B753D0"/>
    <w:rsid w:val="00B75541"/>
    <w:rsid w:val="00B771C9"/>
    <w:rsid w:val="00B8028C"/>
    <w:rsid w:val="00B8251B"/>
    <w:rsid w:val="00B8645F"/>
    <w:rsid w:val="00B878E8"/>
    <w:rsid w:val="00B90346"/>
    <w:rsid w:val="00B90A93"/>
    <w:rsid w:val="00B91D19"/>
    <w:rsid w:val="00BA023C"/>
    <w:rsid w:val="00BA1C55"/>
    <w:rsid w:val="00BA3993"/>
    <w:rsid w:val="00BA5511"/>
    <w:rsid w:val="00BA6C42"/>
    <w:rsid w:val="00BB1379"/>
    <w:rsid w:val="00BB1B12"/>
    <w:rsid w:val="00BB6218"/>
    <w:rsid w:val="00BB6CAC"/>
    <w:rsid w:val="00BC2131"/>
    <w:rsid w:val="00BC3239"/>
    <w:rsid w:val="00BC333D"/>
    <w:rsid w:val="00BC4366"/>
    <w:rsid w:val="00BC46DE"/>
    <w:rsid w:val="00BC6F07"/>
    <w:rsid w:val="00BD06CD"/>
    <w:rsid w:val="00BD71F3"/>
    <w:rsid w:val="00BD74CF"/>
    <w:rsid w:val="00BE2E04"/>
    <w:rsid w:val="00BE3306"/>
    <w:rsid w:val="00BE7253"/>
    <w:rsid w:val="00BF421D"/>
    <w:rsid w:val="00BF43E0"/>
    <w:rsid w:val="00BF5100"/>
    <w:rsid w:val="00BF5AF2"/>
    <w:rsid w:val="00C012A1"/>
    <w:rsid w:val="00C01D06"/>
    <w:rsid w:val="00C02740"/>
    <w:rsid w:val="00C049F7"/>
    <w:rsid w:val="00C053C7"/>
    <w:rsid w:val="00C108E4"/>
    <w:rsid w:val="00C116E4"/>
    <w:rsid w:val="00C15130"/>
    <w:rsid w:val="00C27944"/>
    <w:rsid w:val="00C305FD"/>
    <w:rsid w:val="00C31257"/>
    <w:rsid w:val="00C3135A"/>
    <w:rsid w:val="00C3224F"/>
    <w:rsid w:val="00C32B88"/>
    <w:rsid w:val="00C36DA3"/>
    <w:rsid w:val="00C40438"/>
    <w:rsid w:val="00C4591B"/>
    <w:rsid w:val="00C45CFB"/>
    <w:rsid w:val="00C45F60"/>
    <w:rsid w:val="00C45FCF"/>
    <w:rsid w:val="00C460AD"/>
    <w:rsid w:val="00C503E5"/>
    <w:rsid w:val="00C548EC"/>
    <w:rsid w:val="00C565EB"/>
    <w:rsid w:val="00C57132"/>
    <w:rsid w:val="00C57B3F"/>
    <w:rsid w:val="00C6252A"/>
    <w:rsid w:val="00C63310"/>
    <w:rsid w:val="00C63C5B"/>
    <w:rsid w:val="00C66A39"/>
    <w:rsid w:val="00C66F3F"/>
    <w:rsid w:val="00C67864"/>
    <w:rsid w:val="00C7214A"/>
    <w:rsid w:val="00C7336E"/>
    <w:rsid w:val="00C73BC6"/>
    <w:rsid w:val="00C73C87"/>
    <w:rsid w:val="00C74BF2"/>
    <w:rsid w:val="00C754D5"/>
    <w:rsid w:val="00C769D6"/>
    <w:rsid w:val="00C81825"/>
    <w:rsid w:val="00C85682"/>
    <w:rsid w:val="00C86226"/>
    <w:rsid w:val="00C867B9"/>
    <w:rsid w:val="00C877C6"/>
    <w:rsid w:val="00C9121B"/>
    <w:rsid w:val="00C9366C"/>
    <w:rsid w:val="00C943D8"/>
    <w:rsid w:val="00C94A59"/>
    <w:rsid w:val="00C95DD4"/>
    <w:rsid w:val="00C965F3"/>
    <w:rsid w:val="00CA11CE"/>
    <w:rsid w:val="00CA16E0"/>
    <w:rsid w:val="00CA2788"/>
    <w:rsid w:val="00CA50D1"/>
    <w:rsid w:val="00CB4CAC"/>
    <w:rsid w:val="00CB6E34"/>
    <w:rsid w:val="00CC4672"/>
    <w:rsid w:val="00CC69C2"/>
    <w:rsid w:val="00CC7A0F"/>
    <w:rsid w:val="00CD31CC"/>
    <w:rsid w:val="00CD4BE8"/>
    <w:rsid w:val="00CD6250"/>
    <w:rsid w:val="00CE0B69"/>
    <w:rsid w:val="00CE0BC9"/>
    <w:rsid w:val="00CE1007"/>
    <w:rsid w:val="00CE3D55"/>
    <w:rsid w:val="00CE3F71"/>
    <w:rsid w:val="00CE4FE9"/>
    <w:rsid w:val="00CE5E0E"/>
    <w:rsid w:val="00CE6A60"/>
    <w:rsid w:val="00CE6CF8"/>
    <w:rsid w:val="00CF1A8C"/>
    <w:rsid w:val="00CF20B5"/>
    <w:rsid w:val="00CF76FB"/>
    <w:rsid w:val="00CF7F55"/>
    <w:rsid w:val="00D004E5"/>
    <w:rsid w:val="00D0175A"/>
    <w:rsid w:val="00D0395C"/>
    <w:rsid w:val="00D03BE4"/>
    <w:rsid w:val="00D05E29"/>
    <w:rsid w:val="00D0629C"/>
    <w:rsid w:val="00D120E7"/>
    <w:rsid w:val="00D13492"/>
    <w:rsid w:val="00D2045C"/>
    <w:rsid w:val="00D21A23"/>
    <w:rsid w:val="00D266DB"/>
    <w:rsid w:val="00D270E6"/>
    <w:rsid w:val="00D2769F"/>
    <w:rsid w:val="00D3072E"/>
    <w:rsid w:val="00D30B93"/>
    <w:rsid w:val="00D33003"/>
    <w:rsid w:val="00D35EEC"/>
    <w:rsid w:val="00D41A39"/>
    <w:rsid w:val="00D45724"/>
    <w:rsid w:val="00D45E39"/>
    <w:rsid w:val="00D46942"/>
    <w:rsid w:val="00D47A70"/>
    <w:rsid w:val="00D47C86"/>
    <w:rsid w:val="00D540AF"/>
    <w:rsid w:val="00D5482E"/>
    <w:rsid w:val="00D57C4A"/>
    <w:rsid w:val="00D6093C"/>
    <w:rsid w:val="00D615B2"/>
    <w:rsid w:val="00D625EF"/>
    <w:rsid w:val="00D638C1"/>
    <w:rsid w:val="00D663C4"/>
    <w:rsid w:val="00D73D44"/>
    <w:rsid w:val="00D750F5"/>
    <w:rsid w:val="00D75326"/>
    <w:rsid w:val="00D80A53"/>
    <w:rsid w:val="00D83B5F"/>
    <w:rsid w:val="00D8441D"/>
    <w:rsid w:val="00D8479F"/>
    <w:rsid w:val="00D862A2"/>
    <w:rsid w:val="00D86C82"/>
    <w:rsid w:val="00D90C7F"/>
    <w:rsid w:val="00D90F8E"/>
    <w:rsid w:val="00D912E3"/>
    <w:rsid w:val="00D93AAB"/>
    <w:rsid w:val="00D943E2"/>
    <w:rsid w:val="00D967AC"/>
    <w:rsid w:val="00DA2AC5"/>
    <w:rsid w:val="00DA2C7F"/>
    <w:rsid w:val="00DA3412"/>
    <w:rsid w:val="00DB1CFC"/>
    <w:rsid w:val="00DC4A48"/>
    <w:rsid w:val="00DC570E"/>
    <w:rsid w:val="00DC6F00"/>
    <w:rsid w:val="00DD22DF"/>
    <w:rsid w:val="00DD435B"/>
    <w:rsid w:val="00DD4A07"/>
    <w:rsid w:val="00DD65FB"/>
    <w:rsid w:val="00DE1854"/>
    <w:rsid w:val="00DE1ABE"/>
    <w:rsid w:val="00DE32D6"/>
    <w:rsid w:val="00DE3CB2"/>
    <w:rsid w:val="00DE3CEB"/>
    <w:rsid w:val="00DE44D2"/>
    <w:rsid w:val="00DE577B"/>
    <w:rsid w:val="00DF19B3"/>
    <w:rsid w:val="00DF2647"/>
    <w:rsid w:val="00DF3D35"/>
    <w:rsid w:val="00DF5D74"/>
    <w:rsid w:val="00DF7DFE"/>
    <w:rsid w:val="00E00860"/>
    <w:rsid w:val="00E01062"/>
    <w:rsid w:val="00E01795"/>
    <w:rsid w:val="00E05398"/>
    <w:rsid w:val="00E056AD"/>
    <w:rsid w:val="00E05DC8"/>
    <w:rsid w:val="00E06480"/>
    <w:rsid w:val="00E06696"/>
    <w:rsid w:val="00E11237"/>
    <w:rsid w:val="00E14170"/>
    <w:rsid w:val="00E160C2"/>
    <w:rsid w:val="00E21F72"/>
    <w:rsid w:val="00E2279D"/>
    <w:rsid w:val="00E24237"/>
    <w:rsid w:val="00E245F0"/>
    <w:rsid w:val="00E26323"/>
    <w:rsid w:val="00E2647F"/>
    <w:rsid w:val="00E26640"/>
    <w:rsid w:val="00E30B4B"/>
    <w:rsid w:val="00E30E1A"/>
    <w:rsid w:val="00E31D40"/>
    <w:rsid w:val="00E3566A"/>
    <w:rsid w:val="00E41C0F"/>
    <w:rsid w:val="00E42C14"/>
    <w:rsid w:val="00E43406"/>
    <w:rsid w:val="00E50A4D"/>
    <w:rsid w:val="00E51732"/>
    <w:rsid w:val="00E5223D"/>
    <w:rsid w:val="00E530EC"/>
    <w:rsid w:val="00E534DF"/>
    <w:rsid w:val="00E6094F"/>
    <w:rsid w:val="00E627B3"/>
    <w:rsid w:val="00E64E66"/>
    <w:rsid w:val="00E67FEE"/>
    <w:rsid w:val="00E71DB2"/>
    <w:rsid w:val="00E71FE1"/>
    <w:rsid w:val="00E75417"/>
    <w:rsid w:val="00E758BC"/>
    <w:rsid w:val="00E76933"/>
    <w:rsid w:val="00E81ABC"/>
    <w:rsid w:val="00E84F03"/>
    <w:rsid w:val="00E9339E"/>
    <w:rsid w:val="00E946ED"/>
    <w:rsid w:val="00E95AFE"/>
    <w:rsid w:val="00E97D4E"/>
    <w:rsid w:val="00E97EA1"/>
    <w:rsid w:val="00EA35EA"/>
    <w:rsid w:val="00EA42CF"/>
    <w:rsid w:val="00EA4561"/>
    <w:rsid w:val="00EB013C"/>
    <w:rsid w:val="00EB5D4F"/>
    <w:rsid w:val="00EB5EA0"/>
    <w:rsid w:val="00EB621F"/>
    <w:rsid w:val="00EC0910"/>
    <w:rsid w:val="00EC1F8E"/>
    <w:rsid w:val="00EC7304"/>
    <w:rsid w:val="00EC7DE8"/>
    <w:rsid w:val="00ED08D8"/>
    <w:rsid w:val="00ED146F"/>
    <w:rsid w:val="00ED2C7A"/>
    <w:rsid w:val="00ED3756"/>
    <w:rsid w:val="00EE15BB"/>
    <w:rsid w:val="00EE1C83"/>
    <w:rsid w:val="00EE27AF"/>
    <w:rsid w:val="00EE4291"/>
    <w:rsid w:val="00EE456D"/>
    <w:rsid w:val="00EE5200"/>
    <w:rsid w:val="00EE7AD5"/>
    <w:rsid w:val="00EE7D96"/>
    <w:rsid w:val="00EF1C82"/>
    <w:rsid w:val="00EF1D17"/>
    <w:rsid w:val="00EF386E"/>
    <w:rsid w:val="00EF3903"/>
    <w:rsid w:val="00F01EDC"/>
    <w:rsid w:val="00F04A05"/>
    <w:rsid w:val="00F117D4"/>
    <w:rsid w:val="00F12A85"/>
    <w:rsid w:val="00F1680F"/>
    <w:rsid w:val="00F21F5B"/>
    <w:rsid w:val="00F22FC3"/>
    <w:rsid w:val="00F235C6"/>
    <w:rsid w:val="00F26279"/>
    <w:rsid w:val="00F34EE3"/>
    <w:rsid w:val="00F351D2"/>
    <w:rsid w:val="00F36A32"/>
    <w:rsid w:val="00F37CC1"/>
    <w:rsid w:val="00F43A02"/>
    <w:rsid w:val="00F4453B"/>
    <w:rsid w:val="00F45884"/>
    <w:rsid w:val="00F502E2"/>
    <w:rsid w:val="00F503EB"/>
    <w:rsid w:val="00F50AA1"/>
    <w:rsid w:val="00F5258A"/>
    <w:rsid w:val="00F52F39"/>
    <w:rsid w:val="00F54925"/>
    <w:rsid w:val="00F54984"/>
    <w:rsid w:val="00F553FE"/>
    <w:rsid w:val="00F57560"/>
    <w:rsid w:val="00F61F18"/>
    <w:rsid w:val="00F63939"/>
    <w:rsid w:val="00F64570"/>
    <w:rsid w:val="00F703D4"/>
    <w:rsid w:val="00F709A3"/>
    <w:rsid w:val="00F7328D"/>
    <w:rsid w:val="00F752CA"/>
    <w:rsid w:val="00F77D70"/>
    <w:rsid w:val="00F91AD0"/>
    <w:rsid w:val="00F94B33"/>
    <w:rsid w:val="00F953DE"/>
    <w:rsid w:val="00F955BF"/>
    <w:rsid w:val="00FA01BB"/>
    <w:rsid w:val="00FA05E3"/>
    <w:rsid w:val="00FA17DD"/>
    <w:rsid w:val="00FA2528"/>
    <w:rsid w:val="00FA67B1"/>
    <w:rsid w:val="00FB05E4"/>
    <w:rsid w:val="00FB0C56"/>
    <w:rsid w:val="00FB0CC9"/>
    <w:rsid w:val="00FB3401"/>
    <w:rsid w:val="00FB4D0E"/>
    <w:rsid w:val="00FB4E4B"/>
    <w:rsid w:val="00FC1425"/>
    <w:rsid w:val="00FC4062"/>
    <w:rsid w:val="00FC6E0F"/>
    <w:rsid w:val="00FD1801"/>
    <w:rsid w:val="00FD1909"/>
    <w:rsid w:val="00FD1CAE"/>
    <w:rsid w:val="00FD3CCE"/>
    <w:rsid w:val="00FE043E"/>
    <w:rsid w:val="00FE0C61"/>
    <w:rsid w:val="00FE274F"/>
    <w:rsid w:val="00FE4A28"/>
    <w:rsid w:val="00FE516E"/>
    <w:rsid w:val="00FE69E8"/>
    <w:rsid w:val="00FE745D"/>
    <w:rsid w:val="00FF0B06"/>
    <w:rsid w:val="00FF3C2D"/>
    <w:rsid w:val="00FF448B"/>
    <w:rsid w:val="00FF6F47"/>
    <w:rsid w:val="00FF7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CE4871F"/>
  <w15:chartTrackingRefBased/>
  <w15:docId w15:val="{634AB5BE-A893-4578-8E8D-8055355C9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uiPriority="10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12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57F4"/>
    <w:pPr>
      <w:keepNext/>
      <w:keepLines/>
      <w:framePr w:hSpace="180" w:wrap="around" w:vAnchor="page" w:hAnchor="margin" w:y="974"/>
      <w:contextualSpacing/>
      <w:jc w:val="both"/>
      <w:outlineLvl w:val="0"/>
    </w:pPr>
    <w:rPr>
      <w:rFonts w:asciiTheme="majorHAnsi" w:eastAsiaTheme="majorEastAsia" w:hAnsiTheme="majorHAnsi" w:cstheme="majorBidi"/>
      <w:bCs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78B9"/>
    <w:pPr>
      <w:framePr w:hSpace="180" w:wrap="around" w:vAnchor="page" w:hAnchor="margin" w:y="3427"/>
      <w:spacing w:after="200"/>
      <w:outlineLvl w:val="1"/>
    </w:pPr>
    <w:rPr>
      <w:rFonts w:asciiTheme="majorHAnsi" w:hAnsiTheme="majorHAnsi"/>
      <w:color w:val="0189F9" w:themeColor="accent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7F4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F223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5BA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B48E1"/>
    <w:pPr>
      <w:keepNext/>
      <w:keepLines/>
      <w:spacing w:before="200" w:line="288" w:lineRule="auto"/>
      <w:outlineLvl w:val="4"/>
    </w:pPr>
    <w:rPr>
      <w:rFonts w:asciiTheme="minorHAnsi" w:eastAsiaTheme="majorEastAsia" w:hAnsiTheme="minorHAnsi" w:cstheme="majorBidi"/>
      <w:b/>
      <w:color w:val="0065BA" w:themeColor="accent1" w:themeShade="BF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48E1"/>
    <w:pPr>
      <w:keepNext/>
      <w:keepLines/>
      <w:spacing w:before="200" w:line="288" w:lineRule="auto"/>
      <w:outlineLvl w:val="5"/>
    </w:pPr>
    <w:rPr>
      <w:rFonts w:asciiTheme="majorHAnsi" w:eastAsiaTheme="majorEastAsia" w:hAnsiTheme="majorHAnsi" w:cstheme="majorBidi"/>
      <w:i/>
      <w:iCs/>
      <w:color w:val="0065BA" w:themeColor="accent1" w:themeShade="BF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48E1"/>
    <w:pPr>
      <w:keepNext/>
      <w:keepLines/>
      <w:spacing w:before="200" w:line="288" w:lineRule="auto"/>
      <w:outlineLvl w:val="6"/>
    </w:pPr>
    <w:rPr>
      <w:rFonts w:asciiTheme="minorHAnsi" w:eastAsiaTheme="majorEastAsia" w:hAnsiTheme="minorHAnsi" w:cstheme="majorBidi"/>
      <w:b/>
      <w:iCs/>
      <w:color w:val="292561" w:themeColor="text2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48E1"/>
    <w:pPr>
      <w:keepNext/>
      <w:keepLines/>
      <w:spacing w:before="200" w:line="288" w:lineRule="auto"/>
      <w:outlineLvl w:val="7"/>
    </w:pPr>
    <w:rPr>
      <w:rFonts w:asciiTheme="majorHAnsi" w:eastAsiaTheme="majorEastAsia" w:hAnsiTheme="majorHAnsi" w:cstheme="majorBidi"/>
      <w:color w:val="0189F9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48E1"/>
    <w:pPr>
      <w:keepNext/>
      <w:keepLines/>
      <w:spacing w:before="200" w:line="288" w:lineRule="auto"/>
      <w:outlineLvl w:val="8"/>
    </w:pPr>
    <w:rPr>
      <w:rFonts w:asciiTheme="majorHAnsi" w:eastAsiaTheme="majorEastAsia" w:hAnsiTheme="majorHAnsi" w:cstheme="majorBidi"/>
      <w:i/>
      <w:iCs/>
      <w:color w:val="0065BA" w:themeColor="accent1" w:themeShade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BookTitle">
    <w:name w:val="Book Title"/>
    <w:basedOn w:val="DefaultParagraphFont"/>
    <w:uiPriority w:val="33"/>
    <w:unhideWhenUsed/>
    <w:qFormat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unhideWhenUsed/>
    <w:qFormat/>
    <w:rPr>
      <w:b/>
      <w:bCs/>
      <w:caps w:val="0"/>
      <w:smallCaps/>
      <w:color w:val="0189F9" w:themeColor="accent1"/>
      <w:spacing w:val="0"/>
    </w:rPr>
  </w:style>
  <w:style w:type="character" w:customStyle="1" w:styleId="Heading1Char">
    <w:name w:val="Heading 1 Char"/>
    <w:basedOn w:val="DefaultParagraphFont"/>
    <w:link w:val="Heading1"/>
    <w:uiPriority w:val="9"/>
    <w:rsid w:val="007057F4"/>
    <w:rPr>
      <w:rFonts w:asciiTheme="majorHAnsi" w:eastAsiaTheme="majorEastAsia" w:hAnsiTheme="majorHAnsi" w:cstheme="majorBidi"/>
      <w:b/>
      <w:bCs/>
      <w:color w:val="0F0F3F" w:themeColor="text1"/>
      <w:sz w:val="4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2178B9"/>
    <w:rPr>
      <w:rFonts w:asciiTheme="majorHAnsi" w:hAnsiTheme="majorHAnsi"/>
      <w:b/>
      <w:color w:val="0189F9" w:themeColor="accent1"/>
      <w:sz w:val="40"/>
      <w:szCs w:val="40"/>
      <w:lang w:eastAsia="en-US"/>
    </w:rPr>
  </w:style>
  <w:style w:type="paragraph" w:styleId="ListBullet">
    <w:name w:val="List Bullet"/>
    <w:basedOn w:val="Content"/>
    <w:uiPriority w:val="11"/>
    <w:qFormat/>
    <w:rsid w:val="005C3643"/>
    <w:pPr>
      <w:framePr w:wrap="around"/>
      <w:numPr>
        <w:numId w:val="2"/>
      </w:numPr>
    </w:pPr>
    <w:rPr>
      <w:noProof/>
    </w:rPr>
  </w:style>
  <w:style w:type="paragraph" w:customStyle="1" w:styleId="AlignedText">
    <w:name w:val="Aligned Text"/>
    <w:basedOn w:val="Heading3"/>
    <w:uiPriority w:val="2"/>
    <w:qFormat/>
    <w:rsid w:val="004F2231"/>
  </w:style>
  <w:style w:type="paragraph" w:styleId="TOC1">
    <w:name w:val="toc 1"/>
    <w:basedOn w:val="Normal"/>
    <w:uiPriority w:val="39"/>
    <w:pPr>
      <w:tabs>
        <w:tab w:val="right" w:leader="dot" w:pos="5040"/>
      </w:tabs>
    </w:pPr>
  </w:style>
  <w:style w:type="paragraph" w:styleId="TOC2">
    <w:name w:val="toc 2"/>
    <w:basedOn w:val="Normal"/>
    <w:uiPriority w:val="39"/>
    <w:pPr>
      <w:tabs>
        <w:tab w:val="right" w:leader="dot" w:pos="5040"/>
      </w:tabs>
    </w:pPr>
  </w:style>
  <w:style w:type="paragraph" w:styleId="Title">
    <w:name w:val="Title"/>
    <w:basedOn w:val="Normal"/>
    <w:link w:val="TitleChar"/>
    <w:uiPriority w:val="10"/>
    <w:qFormat/>
    <w:rsid w:val="002E0194"/>
    <w:pPr>
      <w:framePr w:hSpace="180" w:wrap="around" w:vAnchor="page" w:hAnchor="margin" w:y="974"/>
      <w:contextualSpacing/>
    </w:pPr>
    <w:rPr>
      <w:rFonts w:asciiTheme="majorHAnsi" w:eastAsiaTheme="majorEastAsia" w:hAnsiTheme="majorHAnsi" w:cstheme="majorBidi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2E0194"/>
    <w:rPr>
      <w:rFonts w:asciiTheme="majorHAnsi" w:eastAsiaTheme="majorEastAsia" w:hAnsiTheme="majorHAnsi" w:cstheme="majorBidi"/>
      <w:b/>
      <w:color w:val="0F0F3F" w:themeColor="text1"/>
      <w:kern w:val="28"/>
      <w:sz w:val="80"/>
      <w:szCs w:val="80"/>
      <w:lang w:eastAsia="en-US"/>
    </w:rPr>
  </w:style>
  <w:style w:type="paragraph" w:styleId="TOCHeading">
    <w:name w:val="TOC Heading"/>
    <w:basedOn w:val="Heading1"/>
    <w:next w:val="Normal"/>
    <w:uiPriority w:val="39"/>
    <w:qFormat/>
    <w:rsid w:val="001F0AF0"/>
    <w:pPr>
      <w:pageBreakBefore/>
      <w:framePr w:wrap="around"/>
      <w:outlineLvl w:val="9"/>
    </w:pPr>
    <w:rPr>
      <w:caps/>
    </w:rPr>
  </w:style>
  <w:style w:type="paragraph" w:styleId="Footer">
    <w:name w:val="footer"/>
    <w:basedOn w:val="Normal"/>
    <w:link w:val="FooterChar"/>
    <w:uiPriority w:val="99"/>
    <w:pPr>
      <w:ind w:right="130"/>
      <w:jc w:val="right"/>
    </w:pPr>
  </w:style>
  <w:style w:type="character" w:customStyle="1" w:styleId="FooterChar">
    <w:name w:val="Footer Char"/>
    <w:basedOn w:val="DefaultParagraphFont"/>
    <w:link w:val="Footer"/>
    <w:uiPriority w:val="99"/>
    <w:rPr>
      <w:lang w:eastAsia="en-US"/>
    </w:rPr>
  </w:style>
  <w:style w:type="paragraph" w:styleId="Header">
    <w:name w:val="header"/>
    <w:basedOn w:val="Normal"/>
    <w:link w:val="HeaderChar"/>
    <w:uiPriority w:val="99"/>
    <w:pPr>
      <w:jc w:val="right"/>
    </w:pPr>
  </w:style>
  <w:style w:type="character" w:customStyle="1" w:styleId="HeaderChar">
    <w:name w:val="Header Char"/>
    <w:basedOn w:val="DefaultParagraphFont"/>
    <w:link w:val="Header"/>
    <w:uiPriority w:val="99"/>
    <w:rPr>
      <w:lang w:eastAsia="en-US"/>
    </w:rPr>
  </w:style>
  <w:style w:type="table" w:styleId="TableGrid">
    <w:name w:val="Table Grid"/>
    <w:basedOn w:val="TableNormal"/>
    <w:uiPriority w:val="39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  <w:lang w:eastAsia="en-US"/>
    </w:rPr>
  </w:style>
  <w:style w:type="paragraph" w:styleId="ListNumber">
    <w:name w:val="List Number"/>
    <w:basedOn w:val="Normal"/>
    <w:uiPriority w:val="10"/>
    <w:qFormat/>
    <w:rsid w:val="00B0688D"/>
    <w:pPr>
      <w:numPr>
        <w:numId w:val="1"/>
      </w:numPr>
    </w:pPr>
    <w:rPr>
      <w:rFonts w:eastAsiaTheme="minorHAnsi"/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7057F4"/>
    <w:rPr>
      <w:rFonts w:asciiTheme="majorHAnsi" w:hAnsiTheme="majorHAnsi"/>
      <w:b/>
      <w:color w:val="0F0F3F" w:themeColor="text1"/>
      <w:sz w:val="32"/>
      <w:szCs w:val="3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057F4"/>
    <w:pPr>
      <w:spacing w:after="100"/>
      <w:ind w:left="560"/>
    </w:pPr>
  </w:style>
  <w:style w:type="character" w:styleId="Hyperlink">
    <w:name w:val="Hyperlink"/>
    <w:basedOn w:val="DefaultParagraphFont"/>
    <w:uiPriority w:val="99"/>
    <w:unhideWhenUsed/>
    <w:rsid w:val="007057F4"/>
    <w:rPr>
      <w:color w:val="60C5E8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4F2231"/>
    <w:rPr>
      <w:rFonts w:asciiTheme="majorHAnsi" w:eastAsiaTheme="majorEastAsia" w:hAnsiTheme="majorHAnsi" w:cstheme="majorBidi"/>
      <w:b/>
      <w:i/>
      <w:iCs/>
      <w:color w:val="0065BA" w:themeColor="accent1" w:themeShade="BF"/>
      <w:sz w:val="28"/>
      <w:lang w:eastAsia="en-US"/>
    </w:rPr>
  </w:style>
  <w:style w:type="paragraph" w:customStyle="1" w:styleId="Content">
    <w:name w:val="Content"/>
    <w:basedOn w:val="Normal"/>
    <w:link w:val="ContentChar"/>
    <w:qFormat/>
    <w:rsid w:val="002178B9"/>
    <w:pPr>
      <w:framePr w:hSpace="180" w:wrap="around" w:vAnchor="page" w:hAnchor="margin" w:y="3427"/>
    </w:pPr>
    <w:rPr>
      <w:b/>
    </w:rPr>
  </w:style>
  <w:style w:type="character" w:styleId="Emphasis">
    <w:name w:val="Emphasis"/>
    <w:basedOn w:val="DefaultParagraphFont"/>
    <w:uiPriority w:val="20"/>
    <w:unhideWhenUsed/>
    <w:qFormat/>
    <w:rsid w:val="007C7473"/>
    <w:rPr>
      <w:i/>
      <w:iCs/>
    </w:rPr>
  </w:style>
  <w:style w:type="character" w:customStyle="1" w:styleId="ContentChar">
    <w:name w:val="Content Char"/>
    <w:basedOn w:val="DefaultParagraphFont"/>
    <w:link w:val="Content"/>
    <w:rsid w:val="002178B9"/>
    <w:rPr>
      <w:color w:val="0F0F3F" w:themeColor="text1"/>
      <w:sz w:val="28"/>
      <w:lang w:eastAsia="en-US"/>
    </w:rPr>
  </w:style>
  <w:style w:type="paragraph" w:styleId="ListParagraph">
    <w:name w:val="List Paragraph"/>
    <w:basedOn w:val="Normal"/>
    <w:uiPriority w:val="34"/>
    <w:unhideWhenUsed/>
    <w:qFormat/>
    <w:rsid w:val="00B07A56"/>
    <w:pPr>
      <w:ind w:left="720"/>
      <w:contextualSpacing/>
    </w:pPr>
  </w:style>
  <w:style w:type="table" w:styleId="ListTable4-Accent4">
    <w:name w:val="List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9BC0E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GridTable4-Accent4">
    <w:name w:val="Grid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  <w:insideV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  <w:insideV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5998D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60C5E8" w:themeColor="accent5"/>
        <w:left w:val="single" w:sz="4" w:space="0" w:color="60C5E8" w:themeColor="accent5"/>
        <w:bottom w:val="single" w:sz="4" w:space="0" w:color="60C5E8" w:themeColor="accent5"/>
        <w:right w:val="single" w:sz="4" w:space="0" w:color="60C5E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0C5E8" w:themeColor="accent5"/>
          <w:right w:val="single" w:sz="4" w:space="0" w:color="60C5E8" w:themeColor="accent5"/>
        </w:tcBorders>
      </w:tcPr>
    </w:tblStylePr>
    <w:tblStylePr w:type="band1Horz">
      <w:tblPr/>
      <w:tcPr>
        <w:tcBorders>
          <w:top w:val="single" w:sz="4" w:space="0" w:color="60C5E8" w:themeColor="accent5"/>
          <w:bottom w:val="single" w:sz="4" w:space="0" w:color="60C5E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0C5E8" w:themeColor="accent5"/>
          <w:left w:val="nil"/>
        </w:tcBorders>
      </w:tcPr>
    </w:tblStylePr>
    <w:tblStylePr w:type="swCell">
      <w:tblPr/>
      <w:tcPr>
        <w:tcBorders>
          <w:top w:val="double" w:sz="4" w:space="0" w:color="60C5E8" w:themeColor="accent5"/>
          <w:right w:val="nil"/>
        </w:tcBorders>
      </w:tcPr>
    </w:tblStylePr>
  </w:style>
  <w:style w:type="table" w:styleId="GridTable4-Accent5">
    <w:name w:val="Grid Table 4 Accent 5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styleId="PlainTable5">
    <w:name w:val="Plain Table 5"/>
    <w:basedOn w:val="TableNormal"/>
    <w:uiPriority w:val="45"/>
    <w:rsid w:val="006B7DF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8C1B39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8C1B3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2A36C1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2A36C1"/>
    <w:rPr>
      <w:rFonts w:ascii="Arial" w:eastAsia="Times New Roman" w:hAnsi="Calibri" w:cs="Arial"/>
      <w:color w:val="000000"/>
      <w:sz w:val="19"/>
      <w:szCs w:val="19"/>
      <w:lang w:eastAsia="en-US"/>
    </w:rPr>
  </w:style>
  <w:style w:type="paragraph" w:customStyle="1" w:styleId="TableCaption">
    <w:name w:val="Table Caption"/>
    <w:basedOn w:val="Normal"/>
    <w:uiPriority w:val="28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2A36C1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2A36C1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E44D2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  <w:style w:type="character" w:styleId="FollowedHyperlink">
    <w:name w:val="FollowedHyperlink"/>
    <w:basedOn w:val="DefaultParagraphFont"/>
    <w:uiPriority w:val="99"/>
    <w:semiHidden/>
    <w:unhideWhenUsed/>
    <w:rsid w:val="00B8251B"/>
    <w:rPr>
      <w:color w:val="954F72"/>
      <w:u w:val="single"/>
    </w:rPr>
  </w:style>
  <w:style w:type="paragraph" w:customStyle="1" w:styleId="msonormal0">
    <w:name w:val="msonormal"/>
    <w:basedOn w:val="Normal"/>
    <w:rsid w:val="00B8251B"/>
    <w:pPr>
      <w:spacing w:before="100" w:beforeAutospacing="1" w:after="100" w:afterAutospacing="1"/>
    </w:pPr>
  </w:style>
  <w:style w:type="paragraph" w:customStyle="1" w:styleId="xl65">
    <w:name w:val="xl65"/>
    <w:basedOn w:val="Normal"/>
    <w:rsid w:val="00B8251B"/>
    <w:pPr>
      <w:shd w:val="clear" w:color="000000" w:fill="C0C0C0"/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Normal"/>
    <w:rsid w:val="00B8251B"/>
    <w:pPr>
      <w:shd w:val="clear" w:color="000000" w:fill="C0C0C0"/>
      <w:spacing w:before="100" w:beforeAutospacing="1" w:after="100" w:afterAutospacing="1"/>
    </w:pPr>
  </w:style>
  <w:style w:type="paragraph" w:customStyle="1" w:styleId="xl67">
    <w:name w:val="xl67"/>
    <w:basedOn w:val="Normal"/>
    <w:rsid w:val="00B8251B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8">
    <w:name w:val="xl68"/>
    <w:basedOn w:val="Normal"/>
    <w:rsid w:val="00B8251B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9">
    <w:name w:val="xl69"/>
    <w:basedOn w:val="Normal"/>
    <w:rsid w:val="00B8251B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paragraph" w:customStyle="1" w:styleId="xl70">
    <w:name w:val="xl70"/>
    <w:basedOn w:val="Normal"/>
    <w:rsid w:val="00B8251B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B48E1"/>
    <w:rPr>
      <w:rFonts w:eastAsiaTheme="majorEastAsia" w:cstheme="majorBidi"/>
      <w:b/>
      <w:color w:val="0065BA" w:themeColor="accent1" w:themeShade="BF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48E1"/>
    <w:rPr>
      <w:rFonts w:asciiTheme="majorHAnsi" w:eastAsiaTheme="majorEastAsia" w:hAnsiTheme="majorHAnsi" w:cstheme="majorBidi"/>
      <w:i/>
      <w:iCs/>
      <w:color w:val="0065BA" w:themeColor="accent1" w:themeShade="BF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48E1"/>
    <w:rPr>
      <w:rFonts w:eastAsiaTheme="majorEastAsia" w:cstheme="majorBidi"/>
      <w:b/>
      <w:iCs/>
      <w:color w:val="292561" w:themeColor="text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48E1"/>
    <w:rPr>
      <w:rFonts w:asciiTheme="majorHAnsi" w:eastAsiaTheme="majorEastAsia" w:hAnsiTheme="majorHAnsi" w:cstheme="majorBidi"/>
      <w:color w:val="0189F9" w:themeColor="accent1"/>
      <w:sz w:val="20"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48E1"/>
    <w:rPr>
      <w:rFonts w:asciiTheme="majorHAnsi" w:eastAsiaTheme="majorEastAsia" w:hAnsiTheme="majorHAnsi" w:cstheme="majorBidi"/>
      <w:i/>
      <w:iCs/>
      <w:color w:val="0065BA" w:themeColor="accent1" w:themeShade="BF"/>
      <w:sz w:val="20"/>
      <w:szCs w:val="20"/>
      <w:lang w:eastAsia="en-US"/>
    </w:rPr>
  </w:style>
  <w:style w:type="table" w:customStyle="1" w:styleId="Style1">
    <w:name w:val="Style1"/>
    <w:basedOn w:val="TableNormal"/>
    <w:uiPriority w:val="99"/>
    <w:rsid w:val="005B48E1"/>
    <w:pPr>
      <w:spacing w:after="0" w:line="240" w:lineRule="auto"/>
    </w:pPr>
    <w:rPr>
      <w:lang w:eastAsia="en-US"/>
    </w:rPr>
    <w:tblPr/>
    <w:tblStylePr w:type="firstRow">
      <w:rPr>
        <w:rFonts w:ascii="Cambria" w:hAnsi="Cambria"/>
        <w:b/>
        <w:sz w:val="36"/>
      </w:rPr>
    </w:tblStylePr>
  </w:style>
  <w:style w:type="paragraph" w:styleId="Caption">
    <w:name w:val="caption"/>
    <w:basedOn w:val="Normal"/>
    <w:next w:val="Normal"/>
    <w:uiPriority w:val="35"/>
    <w:semiHidden/>
    <w:unhideWhenUsed/>
    <w:qFormat/>
    <w:rsid w:val="005B48E1"/>
    <w:pPr>
      <w:spacing w:after="200"/>
    </w:pPr>
    <w:rPr>
      <w:rFonts w:asciiTheme="minorHAnsi" w:eastAsiaTheme="minorEastAsia" w:hAnsiTheme="minorHAnsi" w:cstheme="minorBidi"/>
      <w:bCs/>
      <w:caps/>
      <w:color w:val="0189F9" w:themeColor="accent1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48E1"/>
    <w:pPr>
      <w:numPr>
        <w:ilvl w:val="1"/>
      </w:numPr>
      <w:spacing w:after="200" w:line="288" w:lineRule="auto"/>
    </w:pPr>
    <w:rPr>
      <w:rFonts w:asciiTheme="majorHAnsi" w:eastAsiaTheme="majorEastAsia" w:hAnsiTheme="majorHAnsi" w:cstheme="majorBidi"/>
      <w:iCs/>
      <w:caps/>
      <w:color w:val="292561" w:themeColor="text2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5B48E1"/>
    <w:rPr>
      <w:rFonts w:asciiTheme="majorHAnsi" w:eastAsiaTheme="majorEastAsia" w:hAnsiTheme="majorHAnsi" w:cstheme="majorBidi"/>
      <w:iCs/>
      <w:caps/>
      <w:color w:val="292561" w:themeColor="text2"/>
      <w:sz w:val="36"/>
      <w:szCs w:val="24"/>
      <w:lang w:eastAsia="en-US"/>
    </w:rPr>
  </w:style>
  <w:style w:type="character" w:styleId="Strong">
    <w:name w:val="Strong"/>
    <w:basedOn w:val="DefaultParagraphFont"/>
    <w:uiPriority w:val="22"/>
    <w:qFormat/>
    <w:rsid w:val="005B48E1"/>
    <w:rPr>
      <w:b/>
      <w:bCs/>
    </w:rPr>
  </w:style>
  <w:style w:type="paragraph" w:styleId="NoSpacing">
    <w:name w:val="No Spacing"/>
    <w:link w:val="NoSpacingChar"/>
    <w:uiPriority w:val="1"/>
    <w:qFormat/>
    <w:rsid w:val="005B48E1"/>
    <w:pPr>
      <w:spacing w:after="0" w:line="240" w:lineRule="auto"/>
    </w:pPr>
    <w:rPr>
      <w:lang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5B48E1"/>
    <w:rPr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5B48E1"/>
    <w:pPr>
      <w:spacing w:after="200" w:line="360" w:lineRule="auto"/>
    </w:pPr>
    <w:rPr>
      <w:rFonts w:asciiTheme="minorHAnsi" w:eastAsiaTheme="minorEastAsia" w:hAnsiTheme="minorHAnsi" w:cstheme="minorBidi"/>
      <w:i/>
      <w:iCs/>
      <w:color w:val="0189F9" w:themeColor="accent1"/>
      <w:sz w:val="28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5B48E1"/>
    <w:rPr>
      <w:i/>
      <w:iCs/>
      <w:color w:val="0189F9" w:themeColor="accent1"/>
      <w:sz w:val="28"/>
      <w:lang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48E1"/>
    <w:pPr>
      <w:pBdr>
        <w:top w:val="single" w:sz="36" w:space="5" w:color="0F0F3F" w:themeColor="text1"/>
        <w:bottom w:val="single" w:sz="18" w:space="5" w:color="292561" w:themeColor="text2"/>
      </w:pBdr>
      <w:spacing w:before="200" w:after="280" w:line="360" w:lineRule="auto"/>
    </w:pPr>
    <w:rPr>
      <w:rFonts w:asciiTheme="minorHAnsi" w:eastAsiaTheme="minorEastAsia" w:hAnsiTheme="minorHAnsi" w:cstheme="minorBidi"/>
      <w:b/>
      <w:bCs/>
      <w:i/>
      <w:iCs/>
      <w:color w:val="4F4FD5" w:themeColor="text1" w:themeTint="80"/>
      <w:sz w:val="26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48E1"/>
    <w:rPr>
      <w:b/>
      <w:bCs/>
      <w:i/>
      <w:iCs/>
      <w:color w:val="4F4FD5" w:themeColor="text1" w:themeTint="80"/>
      <w:sz w:val="26"/>
      <w:lang w:eastAsia="en-US"/>
    </w:rPr>
  </w:style>
  <w:style w:type="character" w:styleId="SubtleEmphasis">
    <w:name w:val="Subtle Emphasis"/>
    <w:basedOn w:val="DefaultParagraphFont"/>
    <w:uiPriority w:val="19"/>
    <w:qFormat/>
    <w:rsid w:val="005B48E1"/>
    <w:rPr>
      <w:i/>
      <w:iCs/>
      <w:color w:val="0189F9" w:themeColor="accent1"/>
    </w:rPr>
  </w:style>
  <w:style w:type="character" w:styleId="IntenseEmphasis">
    <w:name w:val="Intense Emphasis"/>
    <w:aliases w:val="Subsection Intense Emphasis"/>
    <w:basedOn w:val="DefaultParagraphFont"/>
    <w:uiPriority w:val="21"/>
    <w:qFormat/>
    <w:rsid w:val="005B48E1"/>
    <w:rPr>
      <w:b/>
      <w:bCs/>
      <w:i/>
      <w:iCs/>
      <w:color w:val="292561" w:themeColor="text2"/>
    </w:rPr>
  </w:style>
  <w:style w:type="character" w:styleId="SubtleReference">
    <w:name w:val="Subtle Reference"/>
    <w:basedOn w:val="DefaultParagraphFont"/>
    <w:uiPriority w:val="31"/>
    <w:qFormat/>
    <w:rsid w:val="005B48E1"/>
    <w:rPr>
      <w:rFonts w:asciiTheme="minorHAnsi" w:hAnsiTheme="minorHAnsi"/>
      <w:smallCaps/>
      <w:color w:val="293B90" w:themeColor="accent2"/>
      <w:sz w:val="22"/>
      <w:u w:val="none"/>
    </w:rPr>
  </w:style>
  <w:style w:type="paragraph" w:customStyle="1" w:styleId="SectionHeading">
    <w:name w:val="Section Heading"/>
    <w:basedOn w:val="Heading1"/>
    <w:next w:val="Normal"/>
    <w:qFormat/>
    <w:rsid w:val="005B48E1"/>
    <w:pPr>
      <w:framePr w:hSpace="0" w:wrap="auto" w:vAnchor="margin" w:hAnchor="text" w:yAlign="inline"/>
      <w:spacing w:before="120" w:line="288" w:lineRule="auto"/>
      <w:contextualSpacing w:val="0"/>
      <w:jc w:val="left"/>
    </w:pPr>
    <w:rPr>
      <w:caps/>
      <w:color w:val="0189F9" w:themeColor="accent1"/>
      <w:sz w:val="28"/>
    </w:rPr>
  </w:style>
  <w:style w:type="paragraph" w:customStyle="1" w:styleId="Subsection">
    <w:name w:val="Subsection"/>
    <w:basedOn w:val="Heading2"/>
    <w:qFormat/>
    <w:rsid w:val="005B48E1"/>
    <w:pPr>
      <w:keepNext/>
      <w:keepLines/>
      <w:framePr w:hSpace="0" w:wrap="auto" w:vAnchor="margin" w:hAnchor="text" w:yAlign="inline"/>
      <w:spacing w:before="200" w:after="0" w:line="288" w:lineRule="auto"/>
    </w:pPr>
    <w:rPr>
      <w:rFonts w:eastAsiaTheme="majorEastAsia" w:cstheme="majorBidi"/>
      <w:bCs/>
      <w:sz w:val="26"/>
      <w:szCs w:val="26"/>
    </w:rPr>
  </w:style>
  <w:style w:type="paragraph" w:customStyle="1" w:styleId="PersonalName">
    <w:name w:val="Personal Name"/>
    <w:basedOn w:val="Title"/>
    <w:qFormat/>
    <w:rsid w:val="005B48E1"/>
    <w:pPr>
      <w:framePr w:hSpace="0" w:wrap="auto" w:vAnchor="margin" w:hAnchor="text" w:yAlign="inline"/>
      <w:spacing w:before="360" w:after="60"/>
    </w:pPr>
    <w:rPr>
      <w:caps/>
      <w:color w:val="0F0F3F" w:themeColor="text1"/>
      <w:spacing w:val="-20"/>
      <w:sz w:val="48"/>
      <w:szCs w:val="52"/>
    </w:rPr>
  </w:style>
  <w:style w:type="table" w:styleId="PlainTable1">
    <w:name w:val="Plain Table 1"/>
    <w:basedOn w:val="TableNormal"/>
    <w:uiPriority w:val="40"/>
    <w:rsid w:val="005B48E1"/>
    <w:pPr>
      <w:spacing w:after="0" w:line="240" w:lineRule="auto"/>
    </w:pPr>
    <w:rPr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numbering" w:customStyle="1" w:styleId="NoList1">
    <w:name w:val="No List1"/>
    <w:next w:val="NoList"/>
    <w:uiPriority w:val="99"/>
    <w:semiHidden/>
    <w:unhideWhenUsed/>
    <w:rsid w:val="005B48E1"/>
  </w:style>
  <w:style w:type="paragraph" w:customStyle="1" w:styleId="xl63">
    <w:name w:val="xl63"/>
    <w:basedOn w:val="Normal"/>
    <w:rsid w:val="005B48E1"/>
    <w:pPr>
      <w:shd w:val="clear" w:color="000000" w:fill="C0C0C0"/>
      <w:spacing w:before="100" w:beforeAutospacing="1" w:after="100" w:afterAutospacing="1"/>
    </w:pPr>
    <w:rPr>
      <w:b/>
      <w:bCs/>
    </w:rPr>
  </w:style>
  <w:style w:type="paragraph" w:customStyle="1" w:styleId="xl64">
    <w:name w:val="xl64"/>
    <w:basedOn w:val="Normal"/>
    <w:rsid w:val="005B48E1"/>
    <w:pPr>
      <w:shd w:val="clear" w:color="000000" w:fill="C0C0C0"/>
      <w:spacing w:before="100" w:beforeAutospacing="1" w:after="100" w:afterAutospacing="1"/>
    </w:pPr>
  </w:style>
  <w:style w:type="numbering" w:customStyle="1" w:styleId="NoList2">
    <w:name w:val="No List2"/>
    <w:next w:val="NoList"/>
    <w:uiPriority w:val="99"/>
    <w:semiHidden/>
    <w:unhideWhenUsed/>
    <w:rsid w:val="005B48E1"/>
  </w:style>
  <w:style w:type="paragraph" w:styleId="NormalWeb">
    <w:name w:val="Normal (Web)"/>
    <w:basedOn w:val="Normal"/>
    <w:uiPriority w:val="99"/>
    <w:semiHidden/>
    <w:unhideWhenUsed/>
    <w:rsid w:val="005B48E1"/>
    <w:pPr>
      <w:spacing w:before="100" w:beforeAutospacing="1" w:after="100" w:afterAutospacing="1"/>
    </w:pPr>
  </w:style>
  <w:style w:type="table" w:styleId="GridTable4-Accent1">
    <w:name w:val="Grid Table 4 Accent 1"/>
    <w:basedOn w:val="TableNormal"/>
    <w:uiPriority w:val="49"/>
    <w:rsid w:val="00E530EC"/>
    <w:pPr>
      <w:spacing w:after="0" w:line="240" w:lineRule="auto"/>
    </w:pPr>
    <w:rPr>
      <w:rFonts w:eastAsiaTheme="minorHAnsi" w:cs="B Nazanin"/>
      <w:szCs w:val="28"/>
      <w:lang w:eastAsia="en-US" w:bidi="fa-IR"/>
    </w:rPr>
    <w:tblPr>
      <w:tblStyleRowBandSize w:val="1"/>
      <w:tblStyleColBandSize w:val="1"/>
      <w:tblBorders>
        <w:top w:val="single" w:sz="4" w:space="0" w:color="63B7FE" w:themeColor="accent1" w:themeTint="99"/>
        <w:left w:val="single" w:sz="4" w:space="0" w:color="63B7FE" w:themeColor="accent1" w:themeTint="99"/>
        <w:bottom w:val="single" w:sz="4" w:space="0" w:color="63B7FE" w:themeColor="accent1" w:themeTint="99"/>
        <w:right w:val="single" w:sz="4" w:space="0" w:color="63B7FE" w:themeColor="accent1" w:themeTint="99"/>
        <w:insideH w:val="single" w:sz="4" w:space="0" w:color="63B7FE" w:themeColor="accent1" w:themeTint="99"/>
        <w:insideV w:val="single" w:sz="4" w:space="0" w:color="63B7F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189F9" w:themeColor="accent1"/>
          <w:left w:val="single" w:sz="4" w:space="0" w:color="0189F9" w:themeColor="accent1"/>
          <w:bottom w:val="single" w:sz="4" w:space="0" w:color="0189F9" w:themeColor="accent1"/>
          <w:right w:val="single" w:sz="4" w:space="0" w:color="0189F9" w:themeColor="accent1"/>
          <w:insideH w:val="nil"/>
          <w:insideV w:val="nil"/>
        </w:tcBorders>
        <w:shd w:val="clear" w:color="auto" w:fill="0189F9" w:themeFill="accent1"/>
      </w:tcPr>
    </w:tblStylePr>
    <w:tblStylePr w:type="lastRow">
      <w:rPr>
        <w:b/>
        <w:bCs/>
      </w:rPr>
      <w:tblPr/>
      <w:tcPr>
        <w:tcBorders>
          <w:top w:val="double" w:sz="4" w:space="0" w:color="0189F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7FE" w:themeFill="accent1" w:themeFillTint="33"/>
      </w:tcPr>
    </w:tblStylePr>
    <w:tblStylePr w:type="band1Horz">
      <w:tblPr/>
      <w:tcPr>
        <w:shd w:val="clear" w:color="auto" w:fill="CBE7FE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2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0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7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1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8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46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4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0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8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1.png"/><Relationship Id="rId170" Type="http://schemas.openxmlformats.org/officeDocument/2006/relationships/glossaryDocument" Target="glossary/document.xml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jp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171" Type="http://schemas.openxmlformats.org/officeDocument/2006/relationships/theme" Target="theme/theme1.xml"/><Relationship Id="rId12" Type="http://schemas.openxmlformats.org/officeDocument/2006/relationships/image" Target="media/image5.sv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emf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3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4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4.png"/><Relationship Id="rId19" Type="http://schemas.openxmlformats.org/officeDocument/2006/relationships/image" Target="media/image12.png"/><Relationship Id="rId14" Type="http://schemas.openxmlformats.org/officeDocument/2006/relationships/image" Target="media/image7.sv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5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6.png"/><Relationship Id="rId16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6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7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7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20.png"/><Relationship Id="rId3" Type="http://schemas.openxmlformats.org/officeDocument/2006/relationships/image" Target="media/image160.png"/><Relationship Id="rId7" Type="http://schemas.openxmlformats.org/officeDocument/2006/relationships/image" Target="media/image1210.png"/><Relationship Id="rId2" Type="http://schemas.openxmlformats.org/officeDocument/2006/relationships/image" Target="media/image159.svg"/><Relationship Id="rId1" Type="http://schemas.openxmlformats.org/officeDocument/2006/relationships/image" Target="media/image158.png"/><Relationship Id="rId6" Type="http://schemas.openxmlformats.org/officeDocument/2006/relationships/image" Target="media/image163.svg"/><Relationship Id="rId5" Type="http://schemas.openxmlformats.org/officeDocument/2006/relationships/image" Target="media/image162.png"/><Relationship Id="rId4" Type="http://schemas.openxmlformats.org/officeDocument/2006/relationships/image" Target="media/image161.svg"/><Relationship Id="rId9" Type="http://schemas.openxmlformats.org/officeDocument/2006/relationships/image" Target="media/image12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yman\AppData\Roaming\Microsoft\Templates\Business%20report%20(graphic%20design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3EB85FA01AB4AFA9E6D5B9BB82C06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2B28A4-2759-4A9F-8BB1-8E805B72AEA8}"/>
      </w:docPartPr>
      <w:docPartBody>
        <w:p w:rsidR="00964AB3" w:rsidRDefault="00964AB3">
          <w:pPr>
            <w:pStyle w:val="13EB85FA01AB4AFA9E6D5B9BB82C06D2"/>
          </w:pPr>
          <w:r>
            <w:t>Type chapter title (level 1)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AB3"/>
    <w:rsid w:val="00005ABA"/>
    <w:rsid w:val="0003025B"/>
    <w:rsid w:val="00091670"/>
    <w:rsid w:val="0017572D"/>
    <w:rsid w:val="002179B5"/>
    <w:rsid w:val="002268D8"/>
    <w:rsid w:val="00275D7D"/>
    <w:rsid w:val="00341E12"/>
    <w:rsid w:val="003B5B4B"/>
    <w:rsid w:val="003B6C41"/>
    <w:rsid w:val="003D6761"/>
    <w:rsid w:val="00572DCF"/>
    <w:rsid w:val="00700054"/>
    <w:rsid w:val="00706786"/>
    <w:rsid w:val="00716D75"/>
    <w:rsid w:val="00823412"/>
    <w:rsid w:val="00845808"/>
    <w:rsid w:val="008D0255"/>
    <w:rsid w:val="00964AB3"/>
    <w:rsid w:val="00981F4C"/>
    <w:rsid w:val="009D6E39"/>
    <w:rsid w:val="00A007F1"/>
    <w:rsid w:val="00A26D27"/>
    <w:rsid w:val="00A43D97"/>
    <w:rsid w:val="00A9439D"/>
    <w:rsid w:val="00AB1395"/>
    <w:rsid w:val="00AE32C2"/>
    <w:rsid w:val="00C547D1"/>
    <w:rsid w:val="00C64F48"/>
    <w:rsid w:val="00C93AD0"/>
    <w:rsid w:val="00D11B27"/>
    <w:rsid w:val="00D475ED"/>
    <w:rsid w:val="00DD0C8C"/>
    <w:rsid w:val="00FA4A6D"/>
    <w:rsid w:val="00FB337E"/>
    <w:rsid w:val="00FC7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3EB85FA01AB4AFA9E6D5B9BB82C06D2">
    <w:name w:val="13EB85FA01AB4AFA9E6D5B9BB82C06D2"/>
  </w:style>
  <w:style w:type="character" w:styleId="PlaceholderText">
    <w:name w:val="Placeholder Text"/>
    <w:basedOn w:val="DefaultParagraphFont"/>
    <w:uiPriority w:val="99"/>
    <w:rsid w:val="00A007F1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4.jpeg"/></Relationships>
</file>

<file path=word/theme/theme1.xml><?xml version="1.0" encoding="utf-8"?>
<a:theme xmlns:a="http://schemas.openxmlformats.org/drawingml/2006/main" name="Report">
  <a:themeElements>
    <a:clrScheme name="Custom 50">
      <a:dk1>
        <a:srgbClr val="0F0F3F"/>
      </a:dk1>
      <a:lt1>
        <a:sysClr val="window" lastClr="FFFFFF"/>
      </a:lt1>
      <a:dk2>
        <a:srgbClr val="292561"/>
      </a:dk2>
      <a:lt2>
        <a:srgbClr val="F2F2F2"/>
      </a:lt2>
      <a:accent1>
        <a:srgbClr val="0189F9"/>
      </a:accent1>
      <a:accent2>
        <a:srgbClr val="293B90"/>
      </a:accent2>
      <a:accent3>
        <a:srgbClr val="2664B0"/>
      </a:accent3>
      <a:accent4>
        <a:srgbClr val="5998D2"/>
      </a:accent4>
      <a:accent5>
        <a:srgbClr val="60C5E8"/>
      </a:accent5>
      <a:accent6>
        <a:srgbClr val="2664B0"/>
      </a:accent6>
      <a:hlink>
        <a:srgbClr val="60C5E8"/>
      </a:hlink>
      <a:folHlink>
        <a:srgbClr val="60C5E8"/>
      </a:folHlink>
    </a:clrScheme>
    <a:fontScheme name="Custom 4">
      <a:majorFont>
        <a:latin typeface="Gill Sans MT"/>
        <a:ea typeface=""/>
        <a:cs typeface=""/>
      </a:majorFont>
      <a:minorFont>
        <a:latin typeface="Calibri"/>
        <a:ea typeface=""/>
        <a:cs typeface="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D0D282-2C6F-4A41-B320-FE6C44D870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report (graphic design)</Template>
  <TotalTime>3625</TotalTime>
  <Pages>120</Pages>
  <Words>4605</Words>
  <Characters>26251</Characters>
  <Application>Microsoft Office Word</Application>
  <DocSecurity>0</DocSecurity>
  <Lines>218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632</cp:revision>
  <cp:lastPrinted>2021-07-02T12:04:00Z</cp:lastPrinted>
  <dcterms:created xsi:type="dcterms:W3CDTF">2019-09-13T22:29:00Z</dcterms:created>
  <dcterms:modified xsi:type="dcterms:W3CDTF">2025-09-21T09:19:00Z</dcterms:modified>
</cp:coreProperties>
</file>